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0D0CC" w14:textId="271B4EA9" w:rsidR="00524F85" w:rsidRDefault="00524F85" w:rsidP="0022285B">
      <w:pPr>
        <w:pStyle w:val="CRCoverPage"/>
        <w:tabs>
          <w:tab w:val="right" w:pos="9639"/>
        </w:tabs>
        <w:spacing w:after="0"/>
        <w:rPr>
          <w:b/>
          <w:i/>
          <w:noProof/>
          <w:sz w:val="28"/>
        </w:rPr>
      </w:pPr>
      <w:r>
        <w:rPr>
          <w:b/>
          <w:noProof/>
          <w:sz w:val="24"/>
        </w:rPr>
        <w:t>3GPP TSG-CT WG4 Meeting #119</w:t>
      </w:r>
      <w:r>
        <w:rPr>
          <w:b/>
          <w:i/>
          <w:noProof/>
          <w:sz w:val="28"/>
        </w:rPr>
        <w:tab/>
      </w:r>
      <w:r w:rsidR="00143C44" w:rsidRPr="00143C44">
        <w:rPr>
          <w:b/>
          <w:noProof/>
          <w:sz w:val="24"/>
        </w:rPr>
        <w:t>C4-235</w:t>
      </w:r>
      <w:r w:rsidR="005726C8">
        <w:rPr>
          <w:b/>
          <w:noProof/>
          <w:sz w:val="24"/>
        </w:rPr>
        <w:t>497</w:t>
      </w:r>
    </w:p>
    <w:p w14:paraId="7E0706A9" w14:textId="531CD281" w:rsidR="00524F85" w:rsidRDefault="00524F85" w:rsidP="00524F8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225EBE">
        <w:rPr>
          <w:b/>
          <w:noProof/>
          <w:sz w:val="24"/>
        </w:rPr>
        <w:t xml:space="preserve"> </w:t>
      </w:r>
      <w:r>
        <w:rPr>
          <w:b/>
          <w:noProof/>
          <w:sz w:val="24"/>
        </w:rPr>
        <w:t>C4-23</w:t>
      </w:r>
      <w:r w:rsidR="005726C8">
        <w:rPr>
          <w:b/>
          <w:noProof/>
          <w:sz w:val="24"/>
        </w:rPr>
        <w:t>5298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05D" w:rsidR="001E41F3" w:rsidRPr="00410371" w:rsidRDefault="008C12C6" w:rsidP="00547111">
            <w:pPr>
              <w:pStyle w:val="CRCoverPage"/>
              <w:spacing w:after="0"/>
              <w:rPr>
                <w:noProof/>
                <w:lang w:eastAsia="zh-CN"/>
              </w:rPr>
            </w:pPr>
            <w:r w:rsidRPr="008C12C6">
              <w:rPr>
                <w:rFonts w:hint="eastAsia"/>
                <w:b/>
                <w:noProof/>
                <w:sz w:val="28"/>
              </w:rPr>
              <w:t>0</w:t>
            </w:r>
            <w:r w:rsidRPr="008C12C6">
              <w:rPr>
                <w:b/>
                <w:noProof/>
                <w:sz w:val="28"/>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15D1A" w:rsidR="001E41F3" w:rsidRPr="00410371" w:rsidRDefault="005726C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B1690" w:rsidR="001E41F3" w:rsidRPr="00410371" w:rsidRDefault="00D012C2" w:rsidP="00500731">
            <w:pPr>
              <w:pStyle w:val="CRCoverPage"/>
              <w:spacing w:after="0"/>
              <w:jc w:val="center"/>
              <w:rPr>
                <w:noProof/>
                <w:sz w:val="28"/>
              </w:rPr>
            </w:pPr>
            <w:r>
              <w:rPr>
                <w:b/>
                <w:noProof/>
                <w:sz w:val="28"/>
              </w:rPr>
              <w:t>1</w:t>
            </w:r>
            <w:r w:rsidR="00B572FB">
              <w:rPr>
                <w:b/>
                <w:noProof/>
                <w:sz w:val="28"/>
              </w:rPr>
              <w:t>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60244" w:rsidR="001E41F3" w:rsidRDefault="001406AB" w:rsidP="000811EA">
            <w:pPr>
              <w:pStyle w:val="CRCoverPage"/>
              <w:spacing w:after="0"/>
              <w:ind w:left="100"/>
              <w:rPr>
                <w:noProof/>
                <w:lang w:eastAsia="zh-CN"/>
              </w:rPr>
            </w:pPr>
            <w:proofErr w:type="spellStart"/>
            <w:r w:rsidRPr="001406AB">
              <w:t>Npkmf_Discovery_AnnounceAuthorize</w:t>
            </w:r>
            <w:proofErr w:type="spellEnd"/>
            <w:r w:rsidRPr="001406AB">
              <w:t xml:space="preserve"> service operation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4E62D" w:rsidR="001E41F3" w:rsidRDefault="00C45B0B">
            <w:pPr>
              <w:pStyle w:val="CRCoverPage"/>
              <w:spacing w:after="0"/>
              <w:ind w:left="100"/>
              <w:rPr>
                <w:noProof/>
              </w:rPr>
            </w:pPr>
            <w:r>
              <w:rPr>
                <w:noProof/>
              </w:rPr>
              <w:t>Huawei</w:t>
            </w:r>
            <w:r w:rsidR="004A3E35">
              <w:rPr>
                <w:noProof/>
              </w:rPr>
              <w:t>, Xiaomi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933D2" w:rsidR="001E41F3" w:rsidRDefault="00B572F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C65CB" w:rsidR="001E41F3" w:rsidRDefault="00C45B0B">
            <w:pPr>
              <w:pStyle w:val="CRCoverPage"/>
              <w:spacing w:after="0"/>
              <w:ind w:left="100"/>
              <w:rPr>
                <w:noProof/>
              </w:rPr>
            </w:pPr>
            <w:r>
              <w:rPr>
                <w:noProof/>
              </w:rPr>
              <w:t>Rel</w:t>
            </w:r>
            <w:r>
              <w:rPr>
                <w:rFonts w:hint="eastAsia"/>
                <w:noProof/>
                <w:lang w:eastAsia="zh-CN"/>
              </w:rPr>
              <w:t>-</w:t>
            </w:r>
            <w:r>
              <w:rPr>
                <w:noProof/>
              </w:rPr>
              <w:t>1</w:t>
            </w:r>
            <w:r w:rsidR="00B572FB">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9E0" w14:paraId="1256F52C" w14:textId="77777777" w:rsidTr="007F49AD">
        <w:tc>
          <w:tcPr>
            <w:tcW w:w="2694" w:type="dxa"/>
            <w:gridSpan w:val="2"/>
            <w:tcBorders>
              <w:top w:val="single" w:sz="4" w:space="0" w:color="auto"/>
              <w:left w:val="single" w:sz="4" w:space="0" w:color="auto"/>
            </w:tcBorders>
          </w:tcPr>
          <w:p w14:paraId="52C87DB0" w14:textId="77777777" w:rsidR="00C379E0" w:rsidRDefault="00C379E0" w:rsidP="00C37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9D3C" w14:textId="77777777" w:rsidR="00C379E0" w:rsidRDefault="00C379E0" w:rsidP="00C379E0">
            <w:pPr>
              <w:pStyle w:val="CRCoverPage"/>
              <w:spacing w:after="0"/>
              <w:ind w:left="100"/>
            </w:pPr>
            <w:r>
              <w:t xml:space="preserve">As defined in TS 33.503, </w:t>
            </w:r>
          </w:p>
          <w:p w14:paraId="0733ED74" w14:textId="77777777" w:rsidR="00C379E0" w:rsidRDefault="00C379E0" w:rsidP="00C379E0">
            <w:pPr>
              <w:pStyle w:val="CRCoverPage"/>
              <w:spacing w:after="0"/>
              <w:ind w:left="100"/>
            </w:pPr>
          </w:p>
          <w:p w14:paraId="6E2928C5" w14:textId="77777777" w:rsidR="00C379E0" w:rsidRPr="000551DD" w:rsidRDefault="00C379E0" w:rsidP="00C379E0">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C379E0" w:rsidRPr="000551DD" w14:paraId="55F3D070" w14:textId="77777777" w:rsidTr="0022285B">
              <w:trPr>
                <w:jc w:val="center"/>
              </w:trPr>
              <w:tc>
                <w:tcPr>
                  <w:tcW w:w="787" w:type="dxa"/>
                  <w:tcBorders>
                    <w:top w:val="single" w:sz="4" w:space="0" w:color="auto"/>
                    <w:left w:val="single" w:sz="4" w:space="0" w:color="auto"/>
                    <w:bottom w:val="single" w:sz="4" w:space="0" w:color="auto"/>
                    <w:right w:val="single" w:sz="4" w:space="0" w:color="auto"/>
                  </w:tcBorders>
                  <w:hideMark/>
                </w:tcPr>
                <w:p w14:paraId="3C0DFF29" w14:textId="77777777" w:rsidR="00C379E0" w:rsidRPr="000551DD" w:rsidRDefault="00C379E0" w:rsidP="00C379E0">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00028976" w14:textId="77777777" w:rsidR="00C379E0" w:rsidRPr="000551DD" w:rsidRDefault="00C379E0" w:rsidP="00C379E0">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7C6024DE" w14:textId="77777777" w:rsidR="00C379E0" w:rsidRPr="000551DD" w:rsidRDefault="00C379E0" w:rsidP="00C379E0">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0F7350EA" w14:textId="77777777" w:rsidR="00C379E0" w:rsidRPr="000551DD" w:rsidRDefault="00C379E0" w:rsidP="00C379E0">
                  <w:pPr>
                    <w:pStyle w:val="TAH"/>
                    <w:rPr>
                      <w:i/>
                    </w:rPr>
                  </w:pPr>
                  <w:r w:rsidRPr="000551DD">
                    <w:rPr>
                      <w:i/>
                    </w:rPr>
                    <w:t>Example Consumer(s)</w:t>
                  </w:r>
                </w:p>
              </w:tc>
            </w:tr>
            <w:tr w:rsidR="00C379E0" w:rsidRPr="000551DD" w14:paraId="22D89EDB" w14:textId="77777777" w:rsidTr="0022285B">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059031B5" w14:textId="77777777" w:rsidR="00C379E0" w:rsidRPr="000551DD" w:rsidRDefault="00C379E0" w:rsidP="00C379E0">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7CF9824" w14:textId="77777777" w:rsidR="00C379E0" w:rsidRPr="000551DD" w:rsidRDefault="00C379E0" w:rsidP="00C379E0">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20C5713" w14:textId="77777777" w:rsidR="00C379E0" w:rsidRPr="000551DD" w:rsidRDefault="00C379E0" w:rsidP="00C379E0">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E753E01" w14:textId="77777777" w:rsidR="00C379E0" w:rsidRPr="000551DD" w:rsidRDefault="00C379E0" w:rsidP="00C379E0">
                  <w:pPr>
                    <w:pStyle w:val="TAL"/>
                    <w:rPr>
                      <w:i/>
                      <w:highlight w:val="yellow"/>
                    </w:rPr>
                  </w:pPr>
                  <w:r w:rsidRPr="000551DD">
                    <w:rPr>
                      <w:i/>
                      <w:highlight w:val="yellow"/>
                    </w:rPr>
                    <w:t xml:space="preserve">5G </w:t>
                  </w:r>
                  <w:r w:rsidRPr="000551DD">
                    <w:rPr>
                      <w:i/>
                      <w:highlight w:val="yellow"/>
                      <w:lang w:eastAsia="zh-CN"/>
                    </w:rPr>
                    <w:t>PKMF</w:t>
                  </w:r>
                </w:p>
              </w:tc>
            </w:tr>
            <w:tr w:rsidR="00C379E0" w:rsidRPr="000551DD" w14:paraId="75AF334B" w14:textId="77777777" w:rsidTr="0022285B">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B530003" w14:textId="77777777" w:rsidR="00C379E0" w:rsidRPr="000551DD" w:rsidRDefault="00C379E0" w:rsidP="00C379E0">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A3465BA" w14:textId="77777777" w:rsidR="00C379E0" w:rsidRPr="000551DD" w:rsidRDefault="00C379E0" w:rsidP="00C379E0">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72F8D79" w14:textId="77777777" w:rsidR="00C379E0" w:rsidRPr="000551DD" w:rsidRDefault="00C379E0" w:rsidP="00C379E0">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7653534A" w14:textId="77777777" w:rsidR="00C379E0" w:rsidRPr="000551DD" w:rsidRDefault="00C379E0" w:rsidP="00C379E0">
                  <w:pPr>
                    <w:pStyle w:val="TAL"/>
                    <w:rPr>
                      <w:i/>
                      <w:highlight w:val="yellow"/>
                    </w:rPr>
                  </w:pPr>
                  <w:r w:rsidRPr="000551DD">
                    <w:rPr>
                      <w:i/>
                      <w:highlight w:val="yellow"/>
                    </w:rPr>
                    <w:t xml:space="preserve">5G </w:t>
                  </w:r>
                  <w:r w:rsidRPr="000551DD">
                    <w:rPr>
                      <w:i/>
                      <w:highlight w:val="yellow"/>
                      <w:lang w:eastAsia="zh-CN"/>
                    </w:rPr>
                    <w:t>PKMF</w:t>
                  </w:r>
                </w:p>
              </w:tc>
            </w:tr>
            <w:tr w:rsidR="00C379E0" w:rsidRPr="000551DD" w14:paraId="1B8C1C6B" w14:textId="77777777" w:rsidTr="0022285B">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D4FB65C" w14:textId="77777777" w:rsidR="00C379E0" w:rsidRPr="000551DD" w:rsidRDefault="00C379E0" w:rsidP="00C379E0">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5613D9D6" w14:textId="77777777" w:rsidR="00C379E0" w:rsidRPr="000551DD" w:rsidRDefault="00C379E0" w:rsidP="00C379E0">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298CE98" w14:textId="77777777" w:rsidR="00C379E0" w:rsidRPr="000551DD" w:rsidRDefault="00C379E0" w:rsidP="00C379E0">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4B3A6D9E" w14:textId="77777777" w:rsidR="00C379E0" w:rsidRPr="000551DD" w:rsidRDefault="00C379E0" w:rsidP="00C379E0">
                  <w:pPr>
                    <w:pStyle w:val="TAL"/>
                    <w:rPr>
                      <w:i/>
                      <w:highlight w:val="yellow"/>
                    </w:rPr>
                  </w:pPr>
                  <w:r w:rsidRPr="000551DD">
                    <w:rPr>
                      <w:i/>
                      <w:highlight w:val="yellow"/>
                    </w:rPr>
                    <w:t xml:space="preserve">5G </w:t>
                  </w:r>
                  <w:r w:rsidRPr="000551DD">
                    <w:rPr>
                      <w:i/>
                      <w:highlight w:val="yellow"/>
                      <w:lang w:eastAsia="zh-CN"/>
                    </w:rPr>
                    <w:t>PKMF</w:t>
                  </w:r>
                </w:p>
              </w:tc>
            </w:tr>
            <w:tr w:rsidR="00C379E0" w:rsidRPr="000551DD" w14:paraId="3FD94540" w14:textId="77777777" w:rsidTr="0022285B">
              <w:trPr>
                <w:jc w:val="center"/>
              </w:trPr>
              <w:tc>
                <w:tcPr>
                  <w:tcW w:w="787" w:type="dxa"/>
                  <w:tcBorders>
                    <w:top w:val="single" w:sz="4" w:space="0" w:color="auto"/>
                    <w:left w:val="single" w:sz="4" w:space="0" w:color="auto"/>
                    <w:bottom w:val="single" w:sz="4" w:space="0" w:color="auto"/>
                    <w:right w:val="single" w:sz="4" w:space="0" w:color="auto"/>
                  </w:tcBorders>
                  <w:hideMark/>
                </w:tcPr>
                <w:p w14:paraId="692AFC6D" w14:textId="77777777" w:rsidR="00C379E0" w:rsidRPr="000551DD" w:rsidRDefault="00C379E0" w:rsidP="00C379E0">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3122CD59" w14:textId="77777777" w:rsidR="00C379E0" w:rsidRPr="000551DD" w:rsidRDefault="00C379E0" w:rsidP="00C379E0">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1F2C8A74" w14:textId="77777777" w:rsidR="00C379E0" w:rsidRPr="000551DD" w:rsidRDefault="00C379E0" w:rsidP="00C379E0">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AC843AF" w14:textId="77777777" w:rsidR="00C379E0" w:rsidRPr="000551DD" w:rsidRDefault="00C379E0" w:rsidP="00C379E0">
                  <w:pPr>
                    <w:pStyle w:val="TAL"/>
                    <w:rPr>
                      <w:i/>
                      <w:lang w:eastAsia="zh-CN"/>
                    </w:rPr>
                  </w:pPr>
                  <w:r w:rsidRPr="000551DD">
                    <w:rPr>
                      <w:i/>
                    </w:rPr>
                    <w:t>5G</w:t>
                  </w:r>
                  <w:r w:rsidRPr="000551DD">
                    <w:rPr>
                      <w:i/>
                      <w:lang w:eastAsia="zh-CN"/>
                    </w:rPr>
                    <w:t xml:space="preserve"> PKMF</w:t>
                  </w:r>
                </w:p>
              </w:tc>
            </w:tr>
            <w:tr w:rsidR="00C379E0" w:rsidRPr="000551DD" w14:paraId="1BB3AF8C" w14:textId="77777777" w:rsidTr="0022285B">
              <w:trPr>
                <w:jc w:val="center"/>
              </w:trPr>
              <w:tc>
                <w:tcPr>
                  <w:tcW w:w="787" w:type="dxa"/>
                  <w:tcBorders>
                    <w:top w:val="single" w:sz="4" w:space="0" w:color="auto"/>
                    <w:left w:val="single" w:sz="4" w:space="0" w:color="auto"/>
                    <w:bottom w:val="single" w:sz="4" w:space="0" w:color="auto"/>
                    <w:right w:val="single" w:sz="4" w:space="0" w:color="auto"/>
                  </w:tcBorders>
                  <w:hideMark/>
                </w:tcPr>
                <w:p w14:paraId="0D427654" w14:textId="77777777" w:rsidR="00C379E0" w:rsidRPr="000551DD" w:rsidRDefault="00C379E0" w:rsidP="00C379E0">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9C23255" w14:textId="77777777" w:rsidR="00C379E0" w:rsidRPr="000551DD" w:rsidRDefault="00C379E0" w:rsidP="00C379E0">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A11BB19" w14:textId="77777777" w:rsidR="00C379E0" w:rsidRPr="000551DD" w:rsidRDefault="00C379E0" w:rsidP="00C379E0">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55438E37" w14:textId="77777777" w:rsidR="00C379E0" w:rsidRPr="000551DD" w:rsidRDefault="00C379E0" w:rsidP="00C379E0">
                  <w:pPr>
                    <w:pStyle w:val="TAL"/>
                    <w:rPr>
                      <w:i/>
                    </w:rPr>
                  </w:pPr>
                  <w:r w:rsidRPr="000551DD">
                    <w:rPr>
                      <w:i/>
                    </w:rPr>
                    <w:t>SMF, 5G PKMF</w:t>
                  </w:r>
                </w:p>
              </w:tc>
            </w:tr>
          </w:tbl>
          <w:p w14:paraId="57623FFC" w14:textId="77777777" w:rsidR="00C379E0" w:rsidRDefault="00C379E0" w:rsidP="00C379E0">
            <w:pPr>
              <w:rPr>
                <w:rFonts w:eastAsia="Times New Roman"/>
                <w:lang w:eastAsia="zh-CN"/>
              </w:rPr>
            </w:pPr>
          </w:p>
          <w:p w14:paraId="6F3D943D" w14:textId="77777777" w:rsidR="00C379E0" w:rsidRDefault="00C379E0" w:rsidP="00C379E0">
            <w:pPr>
              <w:pStyle w:val="CRCoverPage"/>
              <w:spacing w:after="0"/>
              <w:ind w:left="100"/>
              <w:rPr>
                <w:lang w:eastAsia="zh-CN"/>
              </w:rPr>
            </w:pPr>
            <w:r>
              <w:rPr>
                <w:rFonts w:hint="eastAsia"/>
                <w:lang w:eastAsia="zh-CN"/>
              </w:rPr>
              <w:t>T</w:t>
            </w:r>
            <w:r>
              <w:rPr>
                <w:lang w:eastAsia="zh-CN"/>
              </w:rPr>
              <w:t>here is a new Service of 5G PKMF.</w:t>
            </w:r>
          </w:p>
          <w:p w14:paraId="286CE55E" w14:textId="77777777" w:rsidR="00C379E0" w:rsidRDefault="00C379E0" w:rsidP="00C379E0">
            <w:pPr>
              <w:pStyle w:val="CRCoverPage"/>
              <w:spacing w:after="0"/>
              <w:ind w:left="100"/>
            </w:pPr>
            <w:r>
              <w:t xml:space="preserve">It proposes to define the general part of </w:t>
            </w:r>
            <w:proofErr w:type="spellStart"/>
            <w:r>
              <w:rPr>
                <w:lang w:eastAsia="zh-CN"/>
              </w:rPr>
              <w:t>Npkmf_Discovery</w:t>
            </w:r>
            <w:proofErr w:type="spellEnd"/>
            <w:r>
              <w:t>.</w:t>
            </w:r>
          </w:p>
          <w:p w14:paraId="708AA7DE" w14:textId="2CFBB60B" w:rsidR="00C379E0" w:rsidRPr="005A4798" w:rsidRDefault="00C379E0" w:rsidP="00C379E0">
            <w:pPr>
              <w:pStyle w:val="CRCoverPage"/>
              <w:spacing w:after="0"/>
              <w:ind w:left="100"/>
              <w:rPr>
                <w:lang w:eastAsia="zh-CN"/>
              </w:rPr>
            </w:pPr>
          </w:p>
        </w:tc>
      </w:tr>
      <w:tr w:rsidR="00C379E0" w14:paraId="4CA74D09" w14:textId="77777777" w:rsidTr="007F49AD">
        <w:tc>
          <w:tcPr>
            <w:tcW w:w="2694" w:type="dxa"/>
            <w:gridSpan w:val="2"/>
            <w:tcBorders>
              <w:left w:val="single" w:sz="4" w:space="0" w:color="auto"/>
            </w:tcBorders>
          </w:tcPr>
          <w:p w14:paraId="2D0866D6" w14:textId="77777777" w:rsidR="00C379E0" w:rsidRDefault="00C379E0" w:rsidP="00C379E0">
            <w:pPr>
              <w:pStyle w:val="CRCoverPage"/>
              <w:spacing w:after="0"/>
              <w:rPr>
                <w:b/>
                <w:i/>
                <w:noProof/>
                <w:sz w:val="8"/>
                <w:szCs w:val="8"/>
              </w:rPr>
            </w:pPr>
          </w:p>
        </w:tc>
        <w:tc>
          <w:tcPr>
            <w:tcW w:w="6946" w:type="dxa"/>
            <w:gridSpan w:val="9"/>
            <w:tcBorders>
              <w:right w:val="single" w:sz="4" w:space="0" w:color="auto"/>
            </w:tcBorders>
          </w:tcPr>
          <w:p w14:paraId="365DEF04" w14:textId="77777777" w:rsidR="00C379E0" w:rsidRDefault="00C379E0" w:rsidP="00C379E0">
            <w:pPr>
              <w:pStyle w:val="CRCoverPage"/>
              <w:spacing w:after="0"/>
              <w:rPr>
                <w:noProof/>
                <w:sz w:val="8"/>
                <w:szCs w:val="8"/>
              </w:rPr>
            </w:pPr>
          </w:p>
        </w:tc>
      </w:tr>
      <w:tr w:rsidR="00C379E0" w14:paraId="21016551" w14:textId="77777777" w:rsidTr="007F49AD">
        <w:tc>
          <w:tcPr>
            <w:tcW w:w="2694" w:type="dxa"/>
            <w:gridSpan w:val="2"/>
            <w:tcBorders>
              <w:left w:val="single" w:sz="4" w:space="0" w:color="auto"/>
            </w:tcBorders>
          </w:tcPr>
          <w:p w14:paraId="49433147" w14:textId="77777777" w:rsidR="00C379E0" w:rsidRDefault="00C379E0" w:rsidP="00C37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48FB23" w:rsidR="00C379E0" w:rsidRDefault="00C379E0" w:rsidP="00C379E0">
            <w:pPr>
              <w:pStyle w:val="CRCoverPage"/>
              <w:spacing w:after="0"/>
              <w:ind w:left="100"/>
            </w:pPr>
            <w:r>
              <w:t xml:space="preserve">It proposes to define the general part of </w:t>
            </w:r>
            <w:proofErr w:type="spellStart"/>
            <w:r>
              <w:rPr>
                <w:lang w:eastAsia="zh-CN"/>
              </w:rPr>
              <w:t>Npkmf_Discovery</w:t>
            </w:r>
            <w:proofErr w:type="spellEnd"/>
            <w:r>
              <w:t>.</w:t>
            </w:r>
          </w:p>
        </w:tc>
      </w:tr>
      <w:tr w:rsidR="00C379E0" w14:paraId="1F886379" w14:textId="77777777" w:rsidTr="007F49AD">
        <w:tc>
          <w:tcPr>
            <w:tcW w:w="2694" w:type="dxa"/>
            <w:gridSpan w:val="2"/>
            <w:tcBorders>
              <w:left w:val="single" w:sz="4" w:space="0" w:color="auto"/>
            </w:tcBorders>
          </w:tcPr>
          <w:p w14:paraId="4D989623" w14:textId="77777777" w:rsidR="00C379E0" w:rsidRDefault="00C379E0" w:rsidP="00C379E0">
            <w:pPr>
              <w:pStyle w:val="CRCoverPage"/>
              <w:spacing w:after="0"/>
              <w:rPr>
                <w:b/>
                <w:i/>
                <w:noProof/>
                <w:sz w:val="8"/>
                <w:szCs w:val="8"/>
              </w:rPr>
            </w:pPr>
          </w:p>
        </w:tc>
        <w:tc>
          <w:tcPr>
            <w:tcW w:w="6946" w:type="dxa"/>
            <w:gridSpan w:val="9"/>
            <w:tcBorders>
              <w:right w:val="single" w:sz="4" w:space="0" w:color="auto"/>
            </w:tcBorders>
          </w:tcPr>
          <w:p w14:paraId="71C4A204" w14:textId="77777777" w:rsidR="00C379E0" w:rsidRDefault="00C379E0" w:rsidP="00C379E0">
            <w:pPr>
              <w:pStyle w:val="CRCoverPage"/>
              <w:spacing w:after="0"/>
              <w:rPr>
                <w:noProof/>
                <w:sz w:val="8"/>
                <w:szCs w:val="8"/>
              </w:rPr>
            </w:pPr>
          </w:p>
        </w:tc>
      </w:tr>
      <w:tr w:rsidR="00C379E0" w14:paraId="678D7BF9" w14:textId="77777777" w:rsidTr="007F49AD">
        <w:tc>
          <w:tcPr>
            <w:tcW w:w="2694" w:type="dxa"/>
            <w:gridSpan w:val="2"/>
            <w:tcBorders>
              <w:left w:val="single" w:sz="4" w:space="0" w:color="auto"/>
              <w:bottom w:val="single" w:sz="4" w:space="0" w:color="auto"/>
            </w:tcBorders>
          </w:tcPr>
          <w:p w14:paraId="4E5CE1B6" w14:textId="77777777" w:rsidR="00C379E0" w:rsidRDefault="00C379E0" w:rsidP="00C37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BD6E2" w:rsidR="00C379E0" w:rsidRDefault="00C379E0" w:rsidP="00C379E0">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8A47" w:rsidR="001E41F3" w:rsidRDefault="00B6362E" w:rsidP="00B6362E">
            <w:pPr>
              <w:pStyle w:val="CRCoverPage"/>
              <w:spacing w:after="0"/>
              <w:ind w:left="100"/>
              <w:rPr>
                <w:noProof/>
                <w:lang w:eastAsia="zh-CN"/>
              </w:rPr>
            </w:pPr>
            <w:r w:rsidRPr="00854C05">
              <w:t>5.x.2.</w:t>
            </w:r>
            <w:r>
              <w:t>2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64D6A" w:rsidR="001E41F3" w:rsidRDefault="003E50E8" w:rsidP="002210AA">
            <w:pPr>
              <w:pStyle w:val="CRCoverPage"/>
              <w:spacing w:after="0"/>
              <w:ind w:left="100"/>
              <w:rPr>
                <w:noProof/>
                <w:lang w:eastAsia="zh-CN"/>
              </w:rPr>
            </w:pPr>
            <w:r>
              <w:rPr>
                <w:rFonts w:hint="eastAsia"/>
                <w:noProof/>
                <w:lang w:eastAsia="zh-CN"/>
              </w:rPr>
              <w:t>T</w:t>
            </w:r>
            <w:r>
              <w:rPr>
                <w:noProof/>
                <w:lang w:eastAsia="zh-CN"/>
              </w:rPr>
              <w:t>his contribution does not introduce any changes to the OpenAPI file.</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379E0"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C379E0" w:rsidRDefault="00C379E0" w:rsidP="00C37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CF3DB" w14:textId="0627EC58" w:rsidR="00C379E0" w:rsidRDefault="00C379E0" w:rsidP="00C379E0">
            <w:pPr>
              <w:pStyle w:val="CRCoverPage"/>
              <w:spacing w:after="0"/>
              <w:ind w:left="100"/>
              <w:rPr>
                <w:lang w:eastAsia="zh-CN"/>
              </w:rPr>
            </w:pPr>
            <w:r>
              <w:rPr>
                <w:lang w:eastAsia="zh-CN"/>
              </w:rPr>
              <w:t xml:space="preserve">Based on </w:t>
            </w:r>
            <w:r w:rsidRPr="001C7406">
              <w:rPr>
                <w:lang w:eastAsia="zh-CN"/>
              </w:rPr>
              <w:t>C4-2345</w:t>
            </w:r>
            <w:r w:rsidR="002C1564">
              <w:rPr>
                <w:lang w:eastAsia="zh-CN"/>
              </w:rPr>
              <w:t>80</w:t>
            </w:r>
            <w:r>
              <w:rPr>
                <w:lang w:eastAsia="zh-CN"/>
              </w:rPr>
              <w:t>, the following update needed:</w:t>
            </w:r>
          </w:p>
          <w:p w14:paraId="2DB3C2AB" w14:textId="77777777" w:rsidR="00C379E0" w:rsidRDefault="00C379E0" w:rsidP="00C379E0">
            <w:pPr>
              <w:pStyle w:val="CRCoverPage"/>
              <w:numPr>
                <w:ilvl w:val="0"/>
                <w:numId w:val="11"/>
              </w:numPr>
              <w:spacing w:after="0"/>
              <w:rPr>
                <w:lang w:eastAsia="zh-CN"/>
              </w:rPr>
            </w:pPr>
            <w:r>
              <w:rPr>
                <w:lang w:eastAsia="zh-CN"/>
              </w:rPr>
              <w:t>Several Reference NO. update for 3GPP TS 29.500;</w:t>
            </w:r>
          </w:p>
          <w:p w14:paraId="643FF71B" w14:textId="77777777" w:rsidR="00C379E0" w:rsidRDefault="00C379E0" w:rsidP="00C379E0">
            <w:pPr>
              <w:pStyle w:val="CRCoverPage"/>
              <w:numPr>
                <w:ilvl w:val="0"/>
                <w:numId w:val="11"/>
              </w:numPr>
              <w:spacing w:after="0"/>
              <w:rPr>
                <w:lang w:eastAsia="zh-CN"/>
              </w:rPr>
            </w:pPr>
            <w:r>
              <w:rPr>
                <w:lang w:eastAsia="zh-CN"/>
              </w:rPr>
              <w:t>Table 5.1-2: A.3-&gt;</w:t>
            </w:r>
            <w:proofErr w:type="spellStart"/>
            <w:proofErr w:type="gramStart"/>
            <w:r>
              <w:rPr>
                <w:lang w:eastAsia="zh-CN"/>
              </w:rPr>
              <w:t>A.z</w:t>
            </w:r>
            <w:proofErr w:type="spellEnd"/>
            <w:proofErr w:type="gramEnd"/>
            <w:r>
              <w:rPr>
                <w:lang w:eastAsia="zh-CN"/>
              </w:rPr>
              <w:t>;</w:t>
            </w:r>
          </w:p>
          <w:p w14:paraId="04F7B09C" w14:textId="77777777" w:rsidR="00C379E0" w:rsidRDefault="00C379E0" w:rsidP="00C379E0">
            <w:pPr>
              <w:pStyle w:val="CRCoverPage"/>
              <w:numPr>
                <w:ilvl w:val="0"/>
                <w:numId w:val="11"/>
              </w:numPr>
              <w:spacing w:after="0"/>
              <w:rPr>
                <w:lang w:eastAsia="zh-CN"/>
              </w:rPr>
            </w:pPr>
            <w:r>
              <w:rPr>
                <w:lang w:eastAsia="zh-CN"/>
              </w:rPr>
              <w:t>Table 6.y.6.1-1: lower case-&gt;upper case for Data types;</w:t>
            </w:r>
          </w:p>
          <w:p w14:paraId="2D3F166E" w14:textId="77777777" w:rsidR="00C379E0" w:rsidRDefault="00C379E0" w:rsidP="00C379E0">
            <w:pPr>
              <w:pStyle w:val="CRCoverPage"/>
              <w:numPr>
                <w:ilvl w:val="0"/>
                <w:numId w:val="11"/>
              </w:numPr>
              <w:spacing w:after="0"/>
              <w:rPr>
                <w:noProof/>
              </w:rPr>
            </w:pPr>
            <w:r>
              <w:rPr>
                <w:lang w:eastAsia="zh-CN"/>
              </w:rPr>
              <w:t xml:space="preserve">Update </w:t>
            </w:r>
            <w:proofErr w:type="spellStart"/>
            <w:r>
              <w:rPr>
                <w:lang w:eastAsia="zh-CN"/>
              </w:rPr>
              <w:t>DiscSecMaterials</w:t>
            </w:r>
            <w:proofErr w:type="spellEnd"/>
            <w:r>
              <w:rPr>
                <w:lang w:eastAsia="zh-CN"/>
              </w:rPr>
              <w:t xml:space="preserve">: removing </w:t>
            </w:r>
            <w:proofErr w:type="spellStart"/>
            <w:proofErr w:type="gramStart"/>
            <w:r>
              <w:rPr>
                <w:lang w:eastAsia="zh-CN"/>
              </w:rPr>
              <w:t>ProseRestrictedCode</w:t>
            </w:r>
            <w:proofErr w:type="spellEnd"/>
            <w:r>
              <w:rPr>
                <w:lang w:eastAsia="zh-CN"/>
              </w:rPr>
              <w:t>(</w:t>
            </w:r>
            <w:proofErr w:type="gramEnd"/>
            <w:r>
              <w:rPr>
                <w:lang w:eastAsia="zh-CN"/>
              </w:rPr>
              <w:t xml:space="preserve">and related reference to 29.555) and adding keys as </w:t>
            </w:r>
            <w:proofErr w:type="spellStart"/>
            <w:r>
              <w:rPr>
                <w:lang w:eastAsia="zh-CN"/>
              </w:rPr>
              <w:t>ProseRestrictedCode</w:t>
            </w:r>
            <w:proofErr w:type="spellEnd"/>
            <w:r>
              <w:rPr>
                <w:lang w:eastAsia="zh-CN"/>
              </w:rPr>
              <w:t xml:space="preserve"> is not included in </w:t>
            </w:r>
            <w:proofErr w:type="spellStart"/>
            <w:r>
              <w:rPr>
                <w:lang w:eastAsia="zh-CN"/>
              </w:rPr>
              <w:t>DiscSecMaterials</w:t>
            </w:r>
            <w:proofErr w:type="spellEnd"/>
            <w:r>
              <w:rPr>
                <w:lang w:eastAsia="zh-CN"/>
              </w:rPr>
              <w:t xml:space="preserve"> but only the keys are included.</w:t>
            </w:r>
            <w:bookmarkStart w:id="1" w:name="_Hlk149932178"/>
          </w:p>
          <w:p w14:paraId="010A795C" w14:textId="77777777" w:rsidR="00C379E0" w:rsidRDefault="00C379E0" w:rsidP="00C379E0">
            <w:pPr>
              <w:pStyle w:val="CRCoverPage"/>
              <w:numPr>
                <w:ilvl w:val="0"/>
                <w:numId w:val="11"/>
              </w:numPr>
              <w:spacing w:after="0"/>
              <w:rPr>
                <w:noProof/>
              </w:rPr>
            </w:pPr>
            <w:r>
              <w:rPr>
                <w:lang w:eastAsia="zh-CN"/>
              </w:rPr>
              <w:t>Removing the optional output of "</w:t>
            </w:r>
            <w:proofErr w:type="spellStart"/>
            <w:r w:rsidRPr="003E4CFE">
              <w:rPr>
                <w:lang w:eastAsia="zh-CN"/>
              </w:rPr>
              <w:t>duik</w:t>
            </w:r>
            <w:proofErr w:type="spellEnd"/>
            <w:r>
              <w:rPr>
                <w:lang w:eastAsia="zh-CN"/>
              </w:rPr>
              <w:t xml:space="preserve">" in </w:t>
            </w:r>
            <w:proofErr w:type="spellStart"/>
            <w:r w:rsidRPr="003402D7">
              <w:rPr>
                <w:lang w:eastAsia="zh-CN"/>
              </w:rPr>
              <w:t>MonitorKeyRespData</w:t>
            </w:r>
            <w:proofErr w:type="spellEnd"/>
            <w:r>
              <w:rPr>
                <w:lang w:eastAsia="zh-CN"/>
              </w:rPr>
              <w:t xml:space="preserve"> and </w:t>
            </w:r>
            <w:proofErr w:type="spellStart"/>
            <w:r w:rsidRPr="003402D7">
              <w:rPr>
                <w:lang w:eastAsia="zh-CN"/>
              </w:rPr>
              <w:t>DiscoveryKeyRespData</w:t>
            </w:r>
            <w:proofErr w:type="spellEnd"/>
            <w:r>
              <w:rPr>
                <w:rFonts w:hint="eastAsia"/>
                <w:lang w:eastAsia="zh-CN"/>
              </w:rPr>
              <w:t>,</w:t>
            </w:r>
            <w:r>
              <w:rPr>
                <w:lang w:eastAsia="zh-CN"/>
              </w:rPr>
              <w:t xml:space="preserve"> because Match Report is skipped for U2N.</w:t>
            </w:r>
            <w:bookmarkEnd w:id="1"/>
          </w:p>
          <w:p w14:paraId="6ACA4173" w14:textId="647F41C1" w:rsidR="00C379E0" w:rsidRDefault="00C379E0" w:rsidP="00C379E0">
            <w:pPr>
              <w:pStyle w:val="CRCoverPage"/>
              <w:numPr>
                <w:ilvl w:val="0"/>
                <w:numId w:val="11"/>
              </w:numPr>
              <w:spacing w:after="0"/>
              <w:rPr>
                <w:noProof/>
              </w:rPr>
            </w:pPr>
            <w:r>
              <w:rPr>
                <w:noProof/>
                <w:lang w:eastAsia="zh-CN"/>
              </w:rPr>
              <w:t xml:space="preserve">Replace the </w:t>
            </w:r>
            <w:r w:rsidRPr="00482CBD">
              <w:rPr>
                <w:noProof/>
                <w:lang w:eastAsia="zh-CN"/>
              </w:rPr>
              <w:t>AnnounceAuth</w:t>
            </w:r>
            <w:r>
              <w:rPr>
                <w:noProof/>
                <w:lang w:eastAsia="zh-CN"/>
              </w:rPr>
              <w:t>Req</w:t>
            </w:r>
            <w:r w:rsidRPr="00482CBD">
              <w:rPr>
                <w:noProof/>
                <w:lang w:eastAsia="zh-CN"/>
              </w:rPr>
              <w:t>Data</w:t>
            </w:r>
            <w:r>
              <w:rPr>
                <w:noProof/>
                <w:lang w:eastAsia="zh-CN"/>
              </w:rPr>
              <w:t xml:space="preserve"> by</w:t>
            </w:r>
            <w:r w:rsidRPr="00482CBD">
              <w:rPr>
                <w:noProof/>
                <w:lang w:eastAsia="zh-CN"/>
              </w:rPr>
              <w:t xml:space="preserve"> AnnounceAuthData</w:t>
            </w:r>
            <w:r>
              <w:rPr>
                <w:noProof/>
                <w:lang w:eastAsia="zh-CN"/>
              </w:rPr>
              <w:t xml:space="preserve"> and add </w:t>
            </w:r>
            <w:r w:rsidRPr="00482CBD">
              <w:rPr>
                <w:noProof/>
                <w:lang w:eastAsia="zh-CN"/>
              </w:rPr>
              <w:t>AnnounceAuthData</w:t>
            </w:r>
            <w:r>
              <w:rPr>
                <w:noProof/>
                <w:lang w:eastAsia="zh-CN"/>
              </w:rPr>
              <w:t xml:space="preserve"> for 201 Created in the </w:t>
            </w:r>
            <w:r w:rsidRPr="00482CBD">
              <w:rPr>
                <w:noProof/>
                <w:lang w:eastAsia="zh-CN"/>
              </w:rPr>
              <w:t>Figure 5.x.2.2.1-1: Announce Authorize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0066324" w14:textId="77777777" w:rsidR="00A755FF" w:rsidRDefault="00A755FF" w:rsidP="00A755FF">
      <w:pPr>
        <w:pStyle w:val="1"/>
        <w:rPr>
          <w:lang w:eastAsia="zh-CN"/>
        </w:rPr>
      </w:pPr>
      <w:bookmarkStart w:id="9" w:name="_Toc35971377"/>
      <w:bookmarkStart w:id="10" w:name="_Toc510696585"/>
      <w:bookmarkStart w:id="11" w:name="_Toc145953033"/>
      <w:bookmarkStart w:id="12" w:name="_Toc122090686"/>
      <w:bookmarkStart w:id="13" w:name="_Toc98142546"/>
      <w:bookmarkStart w:id="14" w:name="_Toc130845028"/>
      <w:bookmarkStart w:id="15" w:name="_Toc122015865"/>
      <w:bookmarkStart w:id="16" w:name="_Toc51922808"/>
      <w:bookmarkStart w:id="17" w:name="_Toc51922389"/>
      <w:bookmarkStart w:id="18" w:name="_Toc45030029"/>
      <w:bookmarkStart w:id="19" w:name="_Toc35935809"/>
      <w:bookmarkStart w:id="20" w:name="_Toc34804238"/>
      <w:bookmarkStart w:id="21" w:name="_Toc26202523"/>
      <w:bookmarkStart w:id="22" w:name="_Toc18853083"/>
      <w:bookmarkStart w:id="23" w:name="_Toc22141074"/>
      <w:bookmarkStart w:id="24" w:name="_Toc22624276"/>
      <w:bookmarkStart w:id="25" w:name="_Toc26202337"/>
      <w:bookmarkEnd w:id="2"/>
      <w:bookmarkEnd w:id="3"/>
      <w:bookmarkEnd w:id="4"/>
      <w:bookmarkEnd w:id="5"/>
      <w:bookmarkEnd w:id="6"/>
      <w:bookmarkEnd w:id="7"/>
      <w:bookmarkEnd w:id="8"/>
      <w:r>
        <w:t>5</w:t>
      </w:r>
      <w:r>
        <w:tab/>
        <w:t xml:space="preserve">Services offered by the </w:t>
      </w:r>
      <w:bookmarkEnd w:id="9"/>
      <w:bookmarkEnd w:id="10"/>
      <w:r>
        <w:rPr>
          <w:lang w:eastAsia="zh-CN"/>
        </w:rPr>
        <w:t>5G PKMF</w:t>
      </w:r>
      <w:bookmarkEnd w:id="11"/>
      <w:bookmarkEnd w:id="12"/>
      <w:bookmarkEnd w:id="13"/>
    </w:p>
    <w:p w14:paraId="201636D2" w14:textId="77777777" w:rsidR="00A755FF" w:rsidRDefault="00A755FF" w:rsidP="00A755FF">
      <w:pPr>
        <w:pStyle w:val="2"/>
      </w:pPr>
      <w:bookmarkStart w:id="26" w:name="_Toc145953034"/>
      <w:bookmarkStart w:id="27" w:name="_Toc122090687"/>
      <w:bookmarkStart w:id="28" w:name="_Toc98142547"/>
      <w:bookmarkStart w:id="29" w:name="_Toc35971378"/>
      <w:bookmarkStart w:id="30" w:name="_Toc510696586"/>
      <w:r>
        <w:t>5.1</w:t>
      </w:r>
      <w:r>
        <w:tab/>
        <w:t>Introduction</w:t>
      </w:r>
      <w:bookmarkEnd w:id="26"/>
      <w:bookmarkEnd w:id="27"/>
      <w:bookmarkEnd w:id="28"/>
      <w:bookmarkEnd w:id="29"/>
      <w:bookmarkEnd w:id="30"/>
    </w:p>
    <w:p w14:paraId="0F41C87F" w14:textId="77777777" w:rsidR="00A755FF" w:rsidRDefault="00A755FF" w:rsidP="00A755FF">
      <w:r>
        <w:t>The table 5.1-1 shows the PKMF Services and PKMF Service Operations:</w:t>
      </w:r>
    </w:p>
    <w:p w14:paraId="69B55812" w14:textId="77777777" w:rsidR="00A755FF" w:rsidRDefault="00A755FF" w:rsidP="00A755FF">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A755FF" w14:paraId="34DB0AFF" w14:textId="77777777" w:rsidTr="0022285B">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6D00A39F" w14:textId="77777777" w:rsidR="00A755FF" w:rsidRDefault="00A755FF" w:rsidP="0022285B">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4C91F8FB" w14:textId="77777777" w:rsidR="00A755FF" w:rsidRDefault="00A755FF" w:rsidP="0022285B">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17099685" w14:textId="77777777" w:rsidR="00A755FF" w:rsidRDefault="00A755FF" w:rsidP="0022285B">
            <w:pPr>
              <w:pStyle w:val="TAH"/>
            </w:pPr>
            <w:r>
              <w:t>Operation</w:t>
            </w:r>
          </w:p>
          <w:p w14:paraId="65E01DEB" w14:textId="77777777" w:rsidR="00A755FF" w:rsidRDefault="00A755FF" w:rsidP="0022285B">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61E8A3A6" w14:textId="77777777" w:rsidR="00A755FF" w:rsidRDefault="00A755FF" w:rsidP="0022285B">
            <w:pPr>
              <w:pStyle w:val="TAH"/>
            </w:pPr>
            <w:r>
              <w:t>Example Consumer(s)</w:t>
            </w:r>
          </w:p>
        </w:tc>
      </w:tr>
      <w:tr w:rsidR="00A755FF" w14:paraId="731A8AFA" w14:textId="77777777" w:rsidTr="0022285B">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52419D7F" w14:textId="77777777" w:rsidR="00A755FF" w:rsidRDefault="00A755FF" w:rsidP="0022285B">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3A43E834" w14:textId="77777777" w:rsidR="00A755FF" w:rsidRDefault="00A755FF" w:rsidP="0022285B">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5A2FEF47" w14:textId="77777777" w:rsidR="00A755FF" w:rsidRDefault="00A755FF" w:rsidP="0022285B">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FB4F34" w14:textId="77777777" w:rsidR="00A755FF" w:rsidRDefault="00A755FF" w:rsidP="0022285B">
            <w:pPr>
              <w:pStyle w:val="TAL"/>
              <w:rPr>
                <w:lang w:eastAsia="zh-CN"/>
              </w:rPr>
            </w:pPr>
            <w:r>
              <w:rPr>
                <w:lang w:eastAsia="zh-CN"/>
              </w:rPr>
              <w:t>PKMF</w:t>
            </w:r>
          </w:p>
        </w:tc>
      </w:tr>
      <w:tr w:rsidR="00A755FF" w14:paraId="5C6E6CC7" w14:textId="77777777" w:rsidTr="0022285B">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5C529A38" w14:textId="77777777" w:rsidR="00A755FF" w:rsidRDefault="00A755FF" w:rsidP="0022285B">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67F34ADB" w14:textId="77777777" w:rsidR="00A755FF" w:rsidRDefault="00A755FF" w:rsidP="0022285B">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7B8B9EB4" w14:textId="77777777" w:rsidR="00A755FF" w:rsidRDefault="00A755FF" w:rsidP="0022285B">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365455DA" w14:textId="77777777" w:rsidR="00A755FF" w:rsidRDefault="00A755FF" w:rsidP="0022285B">
            <w:pPr>
              <w:pStyle w:val="TAL"/>
              <w:rPr>
                <w:lang w:eastAsia="zh-CN"/>
              </w:rPr>
            </w:pPr>
            <w:r>
              <w:rPr>
                <w:lang w:val="en-US"/>
              </w:rPr>
              <w:t>SMF, 5G PKMF</w:t>
            </w:r>
          </w:p>
        </w:tc>
      </w:tr>
      <w:tr w:rsidR="00A755FF" w14:paraId="19964CA9" w14:textId="77777777" w:rsidTr="0022285B">
        <w:trPr>
          <w:trHeight w:val="211"/>
          <w:jc w:val="center"/>
          <w:ins w:id="31" w:author="Huawei" w:date="2023-09-28T11:23:00Z"/>
        </w:trPr>
        <w:tc>
          <w:tcPr>
            <w:tcW w:w="2360" w:type="dxa"/>
            <w:vMerge w:val="restart"/>
            <w:tcBorders>
              <w:top w:val="single" w:sz="4" w:space="0" w:color="auto"/>
              <w:left w:val="single" w:sz="4" w:space="0" w:color="auto"/>
              <w:right w:val="single" w:sz="4" w:space="0" w:color="auto"/>
            </w:tcBorders>
          </w:tcPr>
          <w:p w14:paraId="134FED4E" w14:textId="77777777" w:rsidR="00A755FF" w:rsidRDefault="00A755FF" w:rsidP="0022285B">
            <w:pPr>
              <w:pStyle w:val="TAL"/>
              <w:rPr>
                <w:ins w:id="32" w:author="Huawei" w:date="2023-09-28T11:23:00Z"/>
              </w:rPr>
            </w:pPr>
            <w:proofErr w:type="spellStart"/>
            <w:ins w:id="33"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7C4F8919" w14:textId="77777777" w:rsidR="00A755FF" w:rsidRDefault="00A755FF" w:rsidP="0022285B">
            <w:pPr>
              <w:pStyle w:val="TAL"/>
              <w:rPr>
                <w:ins w:id="34" w:author="Huawei" w:date="2023-09-28T11:23:00Z"/>
              </w:rPr>
            </w:pPr>
            <w:proofErr w:type="spellStart"/>
            <w:ins w:id="35"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124B7407" w14:textId="77777777" w:rsidR="00A755FF" w:rsidRDefault="00A755FF" w:rsidP="0022285B">
            <w:pPr>
              <w:pStyle w:val="TAL"/>
              <w:rPr>
                <w:ins w:id="36" w:author="Huawei" w:date="2023-09-28T11:23:00Z"/>
              </w:rPr>
            </w:pPr>
            <w:ins w:id="37"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73AEF267" w14:textId="77777777" w:rsidR="00A755FF" w:rsidRDefault="00A755FF" w:rsidP="0022285B">
            <w:pPr>
              <w:pStyle w:val="TAL"/>
              <w:rPr>
                <w:ins w:id="38" w:author="Huawei" w:date="2023-09-28T11:23:00Z"/>
                <w:lang w:val="en-US"/>
              </w:rPr>
            </w:pPr>
            <w:ins w:id="39" w:author="Huawei" w:date="2023-09-28T11:25:00Z">
              <w:r>
                <w:t xml:space="preserve">5G </w:t>
              </w:r>
              <w:r>
                <w:rPr>
                  <w:lang w:eastAsia="zh-CN"/>
                </w:rPr>
                <w:t>PKMF</w:t>
              </w:r>
            </w:ins>
          </w:p>
        </w:tc>
      </w:tr>
      <w:tr w:rsidR="00A755FF" w14:paraId="60962920" w14:textId="77777777" w:rsidTr="0022285B">
        <w:trPr>
          <w:trHeight w:val="211"/>
          <w:jc w:val="center"/>
          <w:ins w:id="40" w:author="Huawei" w:date="2023-09-28T11:24:00Z"/>
        </w:trPr>
        <w:tc>
          <w:tcPr>
            <w:tcW w:w="2360" w:type="dxa"/>
            <w:vMerge/>
            <w:tcBorders>
              <w:left w:val="single" w:sz="4" w:space="0" w:color="auto"/>
              <w:right w:val="single" w:sz="4" w:space="0" w:color="auto"/>
            </w:tcBorders>
          </w:tcPr>
          <w:p w14:paraId="3607B0F5" w14:textId="77777777" w:rsidR="00A755FF" w:rsidRDefault="00A755FF" w:rsidP="0022285B">
            <w:pPr>
              <w:pStyle w:val="TAL"/>
              <w:rPr>
                <w:ins w:id="41"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601C7E5E" w14:textId="77777777" w:rsidR="00A755FF" w:rsidRDefault="00A755FF" w:rsidP="0022285B">
            <w:pPr>
              <w:pStyle w:val="TAL"/>
              <w:rPr>
                <w:ins w:id="42" w:author="Huawei" w:date="2023-09-28T11:24:00Z"/>
                <w:lang w:eastAsia="zh-CN"/>
              </w:rPr>
            </w:pPr>
            <w:proofErr w:type="spellStart"/>
            <w:ins w:id="43"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028D469" w14:textId="77777777" w:rsidR="00A755FF" w:rsidRDefault="00A755FF" w:rsidP="0022285B">
            <w:pPr>
              <w:pStyle w:val="TAL"/>
              <w:rPr>
                <w:ins w:id="44" w:author="Huawei" w:date="2023-09-28T11:24:00Z"/>
              </w:rPr>
            </w:pPr>
            <w:ins w:id="45"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79698813" w14:textId="77777777" w:rsidR="00A755FF" w:rsidRDefault="00A755FF" w:rsidP="0022285B">
            <w:pPr>
              <w:pStyle w:val="TAL"/>
              <w:rPr>
                <w:ins w:id="46" w:author="Huawei" w:date="2023-09-28T11:24:00Z"/>
                <w:lang w:val="en-US"/>
              </w:rPr>
            </w:pPr>
            <w:ins w:id="47" w:author="Huawei" w:date="2023-09-28T11:25:00Z">
              <w:r>
                <w:t xml:space="preserve">5G </w:t>
              </w:r>
              <w:r>
                <w:rPr>
                  <w:lang w:eastAsia="zh-CN"/>
                </w:rPr>
                <w:t>PKMF</w:t>
              </w:r>
            </w:ins>
          </w:p>
        </w:tc>
      </w:tr>
      <w:tr w:rsidR="00A755FF" w14:paraId="1EFA1818" w14:textId="77777777" w:rsidTr="0022285B">
        <w:trPr>
          <w:trHeight w:val="211"/>
          <w:jc w:val="center"/>
          <w:ins w:id="48" w:author="Huawei" w:date="2023-09-28T11:24:00Z"/>
        </w:trPr>
        <w:tc>
          <w:tcPr>
            <w:tcW w:w="2360" w:type="dxa"/>
            <w:vMerge/>
            <w:tcBorders>
              <w:left w:val="single" w:sz="4" w:space="0" w:color="auto"/>
              <w:bottom w:val="single" w:sz="4" w:space="0" w:color="auto"/>
              <w:right w:val="single" w:sz="4" w:space="0" w:color="auto"/>
            </w:tcBorders>
          </w:tcPr>
          <w:p w14:paraId="7BB4A3F0" w14:textId="77777777" w:rsidR="00A755FF" w:rsidRDefault="00A755FF" w:rsidP="0022285B">
            <w:pPr>
              <w:pStyle w:val="TAL"/>
              <w:rPr>
                <w:ins w:id="49"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5C021CEE" w14:textId="77777777" w:rsidR="00A755FF" w:rsidRDefault="00A755FF" w:rsidP="0022285B">
            <w:pPr>
              <w:pStyle w:val="TAL"/>
              <w:rPr>
                <w:ins w:id="50" w:author="Huawei" w:date="2023-09-28T11:24:00Z"/>
                <w:lang w:eastAsia="zh-CN"/>
              </w:rPr>
            </w:pPr>
            <w:proofErr w:type="spellStart"/>
            <w:ins w:id="51"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581CC248" w14:textId="77777777" w:rsidR="00A755FF" w:rsidRDefault="00A755FF" w:rsidP="0022285B">
            <w:pPr>
              <w:pStyle w:val="TAL"/>
              <w:rPr>
                <w:ins w:id="52" w:author="Huawei" w:date="2023-09-28T11:24:00Z"/>
              </w:rPr>
            </w:pPr>
            <w:ins w:id="53"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2562C9B" w14:textId="77777777" w:rsidR="00A755FF" w:rsidRDefault="00A755FF" w:rsidP="0022285B">
            <w:pPr>
              <w:pStyle w:val="TAL"/>
              <w:rPr>
                <w:ins w:id="54" w:author="Huawei" w:date="2023-09-28T11:24:00Z"/>
                <w:lang w:val="en-US"/>
              </w:rPr>
            </w:pPr>
            <w:ins w:id="55" w:author="Huawei" w:date="2023-09-28T11:25:00Z">
              <w:r>
                <w:t xml:space="preserve">5G </w:t>
              </w:r>
              <w:r>
                <w:rPr>
                  <w:lang w:eastAsia="zh-CN"/>
                </w:rPr>
                <w:t>PKMF</w:t>
              </w:r>
            </w:ins>
          </w:p>
        </w:tc>
      </w:tr>
    </w:tbl>
    <w:p w14:paraId="7B7B05C4" w14:textId="77777777" w:rsidR="00A755FF" w:rsidRDefault="00A755FF" w:rsidP="00A755FF">
      <w:pPr>
        <w:rPr>
          <w:rFonts w:eastAsia="等线"/>
          <w:lang w:eastAsia="zh-CN"/>
        </w:rPr>
      </w:pPr>
    </w:p>
    <w:p w14:paraId="3999211F" w14:textId="77777777" w:rsidR="00A755FF" w:rsidRDefault="00A755FF" w:rsidP="00A755FF">
      <w:pPr>
        <w:rPr>
          <w:lang w:eastAsia="en-US"/>
        </w:rPr>
      </w:pPr>
      <w:r>
        <w:t>Table 5.1-</w:t>
      </w:r>
      <w:r>
        <w:rPr>
          <w:lang w:eastAsia="zh-CN"/>
        </w:rPr>
        <w:t>2</w:t>
      </w:r>
      <w:r>
        <w:t xml:space="preserve"> summarizes the corresponding APIs defined for this specification.</w:t>
      </w:r>
    </w:p>
    <w:p w14:paraId="429871E9" w14:textId="77777777" w:rsidR="00A755FF" w:rsidRDefault="00A755FF" w:rsidP="00A755FF">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A755FF" w14:paraId="3C0B5B84" w14:textId="77777777" w:rsidTr="0022285B">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D56D4B4" w14:textId="77777777" w:rsidR="00A755FF" w:rsidRDefault="00A755FF" w:rsidP="0022285B">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372AEE29" w14:textId="77777777" w:rsidR="00A755FF" w:rsidRDefault="00A755FF" w:rsidP="0022285B">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4FF5C9C" w14:textId="77777777" w:rsidR="00A755FF" w:rsidRDefault="00A755FF" w:rsidP="0022285B">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53908B9C" w14:textId="77777777" w:rsidR="00A755FF" w:rsidRDefault="00A755FF" w:rsidP="0022285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48CFB0" w14:textId="77777777" w:rsidR="00A755FF" w:rsidRDefault="00A755FF" w:rsidP="0022285B">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35481FB" w14:textId="77777777" w:rsidR="00A755FF" w:rsidRDefault="00A755FF" w:rsidP="0022285B">
            <w:pPr>
              <w:jc w:val="center"/>
              <w:rPr>
                <w:rFonts w:ascii="Arial" w:hAnsi="Arial" w:cs="Arial"/>
                <w:b/>
                <w:sz w:val="18"/>
                <w:szCs w:val="18"/>
              </w:rPr>
            </w:pPr>
            <w:r>
              <w:rPr>
                <w:rFonts w:ascii="Arial" w:hAnsi="Arial" w:cs="Arial"/>
                <w:b/>
                <w:sz w:val="18"/>
                <w:szCs w:val="18"/>
              </w:rPr>
              <w:t>Annex</w:t>
            </w:r>
          </w:p>
        </w:tc>
      </w:tr>
      <w:tr w:rsidR="00A755FF" w14:paraId="10EB7836" w14:textId="77777777" w:rsidTr="0022285B">
        <w:tc>
          <w:tcPr>
            <w:tcW w:w="2410" w:type="dxa"/>
            <w:tcBorders>
              <w:top w:val="single" w:sz="4" w:space="0" w:color="auto"/>
              <w:left w:val="single" w:sz="4" w:space="0" w:color="auto"/>
              <w:bottom w:val="single" w:sz="4" w:space="0" w:color="auto"/>
              <w:right w:val="single" w:sz="4" w:space="0" w:color="auto"/>
            </w:tcBorders>
            <w:hideMark/>
          </w:tcPr>
          <w:p w14:paraId="1AC2AEEC" w14:textId="77777777" w:rsidR="00A755FF" w:rsidRDefault="00A755FF" w:rsidP="0022285B">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BD50A7" w14:textId="77777777" w:rsidR="00A755FF" w:rsidRDefault="00A755FF" w:rsidP="0022285B">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ECBE3FF" w14:textId="77777777" w:rsidR="00A755FF" w:rsidRDefault="00A755FF" w:rsidP="0022285B">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5EF6727F" w14:textId="77777777" w:rsidR="00A755FF" w:rsidRDefault="00A755FF" w:rsidP="0022285B">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2F934934" w14:textId="77777777" w:rsidR="00A755FF" w:rsidRDefault="00A755FF" w:rsidP="0022285B">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6C2C47" w14:textId="77777777" w:rsidR="00A755FF" w:rsidRDefault="00A755FF" w:rsidP="0022285B">
            <w:pPr>
              <w:rPr>
                <w:rFonts w:ascii="Arial" w:hAnsi="Arial" w:cs="Arial"/>
                <w:sz w:val="18"/>
                <w:szCs w:val="18"/>
              </w:rPr>
            </w:pPr>
            <w:r>
              <w:rPr>
                <w:rFonts w:ascii="Arial" w:hAnsi="Arial" w:cs="Arial"/>
                <w:sz w:val="18"/>
                <w:szCs w:val="18"/>
              </w:rPr>
              <w:t>A.2</w:t>
            </w:r>
          </w:p>
        </w:tc>
      </w:tr>
      <w:tr w:rsidR="00A755FF" w14:paraId="18A05029" w14:textId="77777777" w:rsidTr="0022285B">
        <w:tc>
          <w:tcPr>
            <w:tcW w:w="2410" w:type="dxa"/>
            <w:tcBorders>
              <w:top w:val="single" w:sz="4" w:space="0" w:color="auto"/>
              <w:left w:val="single" w:sz="4" w:space="0" w:color="auto"/>
              <w:bottom w:val="single" w:sz="4" w:space="0" w:color="auto"/>
              <w:right w:val="single" w:sz="4" w:space="0" w:color="auto"/>
            </w:tcBorders>
            <w:hideMark/>
          </w:tcPr>
          <w:p w14:paraId="346F6FFB" w14:textId="77777777" w:rsidR="00A755FF" w:rsidRDefault="00A755FF" w:rsidP="0022285B">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227CB26" w14:textId="77777777" w:rsidR="00A755FF" w:rsidRDefault="00A755FF" w:rsidP="0022285B">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3BA937EA" w14:textId="77777777" w:rsidR="00A755FF" w:rsidRDefault="00A755FF" w:rsidP="0022285B">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65D2CDF1" w14:textId="77777777" w:rsidR="00A755FF" w:rsidRDefault="00A755FF" w:rsidP="0022285B">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633390C2" w14:textId="77777777" w:rsidR="00A755FF" w:rsidRDefault="00A755FF" w:rsidP="0022285B">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C454621" w14:textId="77777777" w:rsidR="00A755FF" w:rsidRDefault="00A755FF" w:rsidP="0022285B">
            <w:pPr>
              <w:rPr>
                <w:rFonts w:ascii="Arial" w:hAnsi="Arial" w:cs="Arial"/>
                <w:sz w:val="18"/>
                <w:szCs w:val="18"/>
              </w:rPr>
            </w:pPr>
            <w:r>
              <w:rPr>
                <w:rFonts w:ascii="Arial" w:hAnsi="Arial" w:cs="Arial"/>
                <w:sz w:val="18"/>
                <w:szCs w:val="18"/>
              </w:rPr>
              <w:t>A.3</w:t>
            </w:r>
          </w:p>
        </w:tc>
      </w:tr>
      <w:tr w:rsidR="00A755FF" w14:paraId="7D75ECA4" w14:textId="77777777" w:rsidTr="0022285B">
        <w:trPr>
          <w:ins w:id="56"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592FE526" w14:textId="77777777" w:rsidR="00A755FF" w:rsidRDefault="00A755FF" w:rsidP="0022285B">
            <w:pPr>
              <w:pStyle w:val="TAL"/>
              <w:rPr>
                <w:ins w:id="57" w:author="Huawei" w:date="2023-09-28T11:03:00Z"/>
              </w:rPr>
            </w:pPr>
            <w:proofErr w:type="spellStart"/>
            <w:ins w:id="58"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1D76BBBF" w14:textId="77777777" w:rsidR="00A755FF" w:rsidRDefault="00A755FF" w:rsidP="0022285B">
            <w:pPr>
              <w:rPr>
                <w:ins w:id="59" w:author="Huawei" w:date="2023-09-28T11:03:00Z"/>
                <w:rFonts w:ascii="Arial" w:hAnsi="Arial" w:cs="Arial"/>
                <w:sz w:val="18"/>
                <w:szCs w:val="18"/>
              </w:rPr>
            </w:pPr>
            <w:ins w:id="60" w:author="Huawei" w:date="2023-09-28T11:03:00Z">
              <w:r>
                <w:rPr>
                  <w:rFonts w:ascii="Arial" w:hAnsi="Arial" w:cs="Arial"/>
                  <w:sz w:val="18"/>
                  <w:szCs w:val="18"/>
                </w:rPr>
                <w:t>6.</w:t>
              </w:r>
            </w:ins>
            <w:ins w:id="61"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6F0D592A" w14:textId="77777777" w:rsidR="00A755FF" w:rsidRDefault="00A755FF" w:rsidP="0022285B">
            <w:pPr>
              <w:rPr>
                <w:ins w:id="62" w:author="Huawei" w:date="2023-09-28T11:03:00Z"/>
                <w:rFonts w:ascii="Arial" w:hAnsi="Arial" w:cs="Arial"/>
                <w:sz w:val="18"/>
                <w:szCs w:val="18"/>
              </w:rPr>
            </w:pPr>
            <w:ins w:id="63" w:author="Huawei" w:date="2023-09-28T11:03:00Z">
              <w:r>
                <w:rPr>
                  <w:rFonts w:ascii="Arial" w:hAnsi="Arial" w:cs="Arial"/>
                  <w:sz w:val="18"/>
                  <w:szCs w:val="18"/>
                </w:rPr>
                <w:t xml:space="preserve">PKMF </w:t>
              </w:r>
            </w:ins>
            <w:ins w:id="64" w:author="Huawei" w:date="2023-09-28T11:06:00Z">
              <w:r>
                <w:rPr>
                  <w:rFonts w:ascii="Arial" w:hAnsi="Arial" w:cs="Arial"/>
                  <w:sz w:val="18"/>
                  <w:szCs w:val="18"/>
                </w:rPr>
                <w:t>Discovery</w:t>
              </w:r>
            </w:ins>
            <w:ins w:id="65"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E2284BC" w14:textId="77777777" w:rsidR="00A755FF" w:rsidRDefault="00A755FF" w:rsidP="0022285B">
            <w:pPr>
              <w:rPr>
                <w:ins w:id="66" w:author="Huawei" w:date="2023-09-28T11:03:00Z"/>
                <w:rFonts w:ascii="Arial" w:hAnsi="Arial" w:cs="Arial"/>
                <w:sz w:val="18"/>
                <w:szCs w:val="18"/>
              </w:rPr>
            </w:pPr>
            <w:ins w:id="67" w:author="Huawei" w:date="2023-09-28T11:03:00Z">
              <w:r>
                <w:rPr>
                  <w:rFonts w:ascii="Arial" w:hAnsi="Arial" w:cs="Arial"/>
                  <w:sz w:val="18"/>
                  <w:szCs w:val="18"/>
                </w:rPr>
                <w:t>TS29559_Npkmf_Dis</w:t>
              </w:r>
            </w:ins>
            <w:ins w:id="68" w:author="Huawei" w:date="2023-09-28T11:04:00Z">
              <w:r>
                <w:rPr>
                  <w:rFonts w:ascii="Arial" w:hAnsi="Arial" w:cs="Arial"/>
                  <w:sz w:val="18"/>
                  <w:szCs w:val="18"/>
                </w:rPr>
                <w:t>covery</w:t>
              </w:r>
            </w:ins>
            <w:ins w:id="69"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3D4B1077" w14:textId="77777777" w:rsidR="00A755FF" w:rsidRDefault="00A755FF" w:rsidP="0022285B">
            <w:pPr>
              <w:rPr>
                <w:ins w:id="70" w:author="Huawei" w:date="2023-09-28T11:03:00Z"/>
                <w:rFonts w:ascii="Arial" w:hAnsi="Arial" w:cs="Arial"/>
                <w:sz w:val="18"/>
                <w:szCs w:val="18"/>
              </w:rPr>
            </w:pPr>
            <w:proofErr w:type="spellStart"/>
            <w:ins w:id="71" w:author="Huawei" w:date="2023-09-28T11:03:00Z">
              <w:r>
                <w:rPr>
                  <w:rFonts w:ascii="Arial" w:hAnsi="Arial" w:cs="Arial"/>
                  <w:sz w:val="18"/>
                  <w:szCs w:val="18"/>
                </w:rPr>
                <w:t>npkmf</w:t>
              </w:r>
              <w:proofErr w:type="spellEnd"/>
              <w:r>
                <w:rPr>
                  <w:rFonts w:ascii="Arial" w:hAnsi="Arial" w:cs="Arial"/>
                  <w:sz w:val="18"/>
                  <w:szCs w:val="18"/>
                </w:rPr>
                <w:t>-</w:t>
              </w:r>
            </w:ins>
            <w:ins w:id="72"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03C37BED" w14:textId="77777777" w:rsidR="00A755FF" w:rsidRDefault="00A755FF" w:rsidP="0022285B">
            <w:pPr>
              <w:rPr>
                <w:ins w:id="73" w:author="Huawei" w:date="2023-09-28T11:03:00Z"/>
                <w:rFonts w:ascii="Arial" w:hAnsi="Arial" w:cs="Arial"/>
                <w:sz w:val="18"/>
                <w:szCs w:val="18"/>
              </w:rPr>
            </w:pPr>
            <w:proofErr w:type="spellStart"/>
            <w:proofErr w:type="gramStart"/>
            <w:ins w:id="74" w:author="Huawei" w:date="2023-09-28T11:03:00Z">
              <w:r>
                <w:rPr>
                  <w:rFonts w:ascii="Arial" w:hAnsi="Arial" w:cs="Arial"/>
                  <w:sz w:val="18"/>
                  <w:szCs w:val="18"/>
                </w:rPr>
                <w:t>A.</w:t>
              </w:r>
            </w:ins>
            <w:ins w:id="75" w:author="Xiaomi" w:date="2023-11-03T11:35:00Z">
              <w:r>
                <w:rPr>
                  <w:rFonts w:ascii="Arial" w:hAnsi="Arial" w:cs="Arial"/>
                  <w:sz w:val="18"/>
                  <w:szCs w:val="18"/>
                </w:rPr>
                <w:t>z</w:t>
              </w:r>
            </w:ins>
            <w:proofErr w:type="spellEnd"/>
            <w:proofErr w:type="gramEnd"/>
          </w:p>
        </w:tc>
      </w:tr>
    </w:tbl>
    <w:p w14:paraId="30043C9A" w14:textId="77777777" w:rsidR="00A755FF" w:rsidRPr="00876068" w:rsidRDefault="00A755FF" w:rsidP="00A755FF">
      <w:pPr>
        <w:pStyle w:val="B1"/>
        <w:rPr>
          <w:lang w:eastAsia="en-GB"/>
        </w:rPr>
      </w:pPr>
    </w:p>
    <w:p w14:paraId="2D959E83" w14:textId="77777777" w:rsidR="00A755FF" w:rsidRPr="00876068" w:rsidRDefault="00A755FF" w:rsidP="00A75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FEED4C4" w14:textId="77777777" w:rsidR="00A755FF" w:rsidRDefault="00A755FF" w:rsidP="00A755FF">
      <w:pPr>
        <w:pStyle w:val="2"/>
        <w:rPr>
          <w:ins w:id="76" w:author="Huawei" w:date="2023-09-28T10:46:00Z"/>
          <w:lang w:eastAsia="zh-CN"/>
        </w:rPr>
      </w:pPr>
      <w:bookmarkStart w:id="77" w:name="_Toc145953035"/>
      <w:bookmarkStart w:id="78" w:name="_Toc122090688"/>
      <w:bookmarkStart w:id="79" w:name="_Toc98142548"/>
      <w:bookmarkStart w:id="80" w:name="_Toc35971379"/>
      <w:bookmarkStart w:id="81" w:name="_Toc510696587"/>
      <w:ins w:id="82" w:author="Huawei" w:date="2023-09-28T10:46:00Z">
        <w:r>
          <w:t>5.</w:t>
        </w:r>
      </w:ins>
      <w:ins w:id="83" w:author="Huawei" w:date="2023-09-28T11:08:00Z">
        <w:r w:rsidRPr="00430DB9">
          <w:rPr>
            <w:highlight w:val="yellow"/>
          </w:rPr>
          <w:t>x</w:t>
        </w:r>
      </w:ins>
      <w:ins w:id="84" w:author="Huawei" w:date="2023-09-28T10:46:00Z">
        <w:r>
          <w:tab/>
        </w:r>
        <w:proofErr w:type="spellStart"/>
        <w:r>
          <w:rPr>
            <w:lang w:eastAsia="zh-CN"/>
          </w:rPr>
          <w:t>Npkmf</w:t>
        </w:r>
        <w:proofErr w:type="spellEnd"/>
        <w:r>
          <w:rPr>
            <w:lang w:eastAsia="zh-CN"/>
          </w:rPr>
          <w:t>_</w:t>
        </w:r>
      </w:ins>
      <w:ins w:id="85" w:author="Huawei" w:date="2023-09-28T11:16:00Z">
        <w:r w:rsidRPr="00C96718">
          <w:rPr>
            <w:lang w:eastAsia="zh-CN"/>
          </w:rPr>
          <w:t xml:space="preserve"> </w:t>
        </w:r>
        <w:r>
          <w:rPr>
            <w:lang w:eastAsia="zh-CN"/>
          </w:rPr>
          <w:t>Discovery</w:t>
        </w:r>
      </w:ins>
      <w:ins w:id="86" w:author="Huawei" w:date="2023-09-28T10:46:00Z">
        <w:r>
          <w:t xml:space="preserve"> Service</w:t>
        </w:r>
        <w:bookmarkEnd w:id="77"/>
        <w:bookmarkEnd w:id="78"/>
        <w:bookmarkEnd w:id="79"/>
        <w:bookmarkEnd w:id="80"/>
        <w:bookmarkEnd w:id="81"/>
      </w:ins>
    </w:p>
    <w:p w14:paraId="6865407D" w14:textId="77777777" w:rsidR="00A755FF" w:rsidRDefault="00A755FF" w:rsidP="00A755FF">
      <w:pPr>
        <w:pStyle w:val="3"/>
        <w:rPr>
          <w:ins w:id="87" w:author="Huawei" w:date="2023-09-28T10:46:00Z"/>
          <w:lang w:eastAsia="zh-CN"/>
        </w:rPr>
      </w:pPr>
      <w:bookmarkStart w:id="88" w:name="_Toc145953036"/>
      <w:bookmarkStart w:id="89" w:name="_Toc122090689"/>
      <w:bookmarkStart w:id="90" w:name="_Toc98142549"/>
      <w:bookmarkStart w:id="91" w:name="_Toc35971380"/>
      <w:bookmarkStart w:id="92" w:name="_Toc510696588"/>
      <w:ins w:id="93" w:author="Huawei" w:date="2023-09-28T11:08:00Z">
        <w:r>
          <w:t>5.</w:t>
        </w:r>
        <w:r w:rsidRPr="00430DB9">
          <w:rPr>
            <w:highlight w:val="yellow"/>
          </w:rPr>
          <w:t>x</w:t>
        </w:r>
      </w:ins>
      <w:ins w:id="94" w:author="Huawei" w:date="2023-09-28T10:46:00Z">
        <w:r>
          <w:t>.1</w:t>
        </w:r>
        <w:r>
          <w:tab/>
          <w:t>Service Description</w:t>
        </w:r>
        <w:bookmarkEnd w:id="88"/>
        <w:bookmarkEnd w:id="89"/>
        <w:bookmarkEnd w:id="90"/>
        <w:bookmarkEnd w:id="91"/>
        <w:bookmarkEnd w:id="92"/>
      </w:ins>
    </w:p>
    <w:p w14:paraId="0F67DAB9" w14:textId="77777777" w:rsidR="00A755FF" w:rsidRDefault="00A755FF" w:rsidP="00A755FF">
      <w:pPr>
        <w:rPr>
          <w:ins w:id="95" w:author="Huawei" w:date="2023-09-28T10:46:00Z"/>
        </w:rPr>
      </w:pPr>
      <w:ins w:id="96" w:author="Huawei" w:date="2023-09-28T10:46:00Z">
        <w:r>
          <w:t xml:space="preserve">This service enables an NF (i.e. another </w:t>
        </w:r>
      </w:ins>
      <w:ins w:id="97" w:author="Huawei" w:date="2023-09-28T14:23:00Z">
        <w:r>
          <w:t xml:space="preserve">5G </w:t>
        </w:r>
      </w:ins>
      <w:ins w:id="98" w:author="Huawei" w:date="2023-09-28T10:46:00Z">
        <w:r>
          <w:t xml:space="preserve">PKMF in another PLMN) to request </w:t>
        </w:r>
      </w:ins>
      <w:ins w:id="99" w:author="Huawei" w:date="2023-09-28T11:17:00Z">
        <w:r w:rsidRPr="00DC74B1">
          <w:t xml:space="preserve">authorization </w:t>
        </w:r>
      </w:ins>
      <w:ins w:id="100" w:author="Huawei" w:date="2023-09-28T10:46:00Z">
        <w:r>
          <w:t>information. The following are the key functionalities of this NF service.</w:t>
        </w:r>
      </w:ins>
    </w:p>
    <w:p w14:paraId="1E3EA07C" w14:textId="77777777" w:rsidR="00A755FF" w:rsidRDefault="00A755FF" w:rsidP="00A755FF">
      <w:pPr>
        <w:pStyle w:val="B1"/>
        <w:rPr>
          <w:ins w:id="101" w:author="Huawei" w:date="2023-09-28T10:46:00Z"/>
          <w:lang w:eastAsia="zh-CN"/>
        </w:rPr>
      </w:pPr>
      <w:ins w:id="102" w:author="Huawei" w:date="2023-09-28T10:46:00Z">
        <w:r>
          <w:t>-</w:t>
        </w:r>
        <w:r>
          <w:tab/>
        </w:r>
      </w:ins>
      <w:ins w:id="103" w:author="Huawei" w:date="2023-09-28T11:19:00Z">
        <w:r>
          <w:t>P</w:t>
        </w:r>
      </w:ins>
      <w:ins w:id="104" w:author="Huawei" w:date="2023-09-28T11:18:00Z">
        <w:r>
          <w:t>rovide</w:t>
        </w:r>
        <w:r w:rsidRPr="00CB5EC9">
          <w:t xml:space="preserve"> the authorization from the </w:t>
        </w:r>
        <w:r>
          <w:t>5G PKMF</w:t>
        </w:r>
        <w:r w:rsidRPr="00CB5EC9">
          <w:t xml:space="preserve"> for announcing in the PLMN</w:t>
        </w:r>
      </w:ins>
    </w:p>
    <w:p w14:paraId="639F6E24" w14:textId="77777777" w:rsidR="00A755FF" w:rsidRDefault="00A755FF" w:rsidP="00A755FF">
      <w:pPr>
        <w:pStyle w:val="B1"/>
        <w:rPr>
          <w:ins w:id="105" w:author="Huawei" w:date="2023-09-28T11:19:00Z"/>
          <w:lang w:eastAsia="zh-CN"/>
        </w:rPr>
      </w:pPr>
      <w:bookmarkStart w:id="106" w:name="_Toc145953037"/>
      <w:bookmarkStart w:id="107" w:name="_Toc122090690"/>
      <w:bookmarkStart w:id="108" w:name="_Toc98142550"/>
      <w:bookmarkStart w:id="109" w:name="_Toc35971381"/>
      <w:bookmarkStart w:id="110" w:name="_Toc510696589"/>
      <w:ins w:id="111"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765144A6" w14:textId="77777777" w:rsidR="00A755FF" w:rsidRDefault="00A755FF" w:rsidP="00A755FF">
      <w:pPr>
        <w:pStyle w:val="B1"/>
        <w:rPr>
          <w:ins w:id="112" w:author="Huawei" w:date="2023-09-28T11:19:00Z"/>
          <w:lang w:eastAsia="zh-CN"/>
        </w:rPr>
      </w:pPr>
      <w:ins w:id="113"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26C391E3" w14:textId="77777777" w:rsidR="00A755FF" w:rsidRDefault="00A755FF" w:rsidP="00A755FF">
      <w:pPr>
        <w:pStyle w:val="3"/>
        <w:rPr>
          <w:ins w:id="114" w:author="Huawei" w:date="2023-09-28T10:46:00Z"/>
        </w:rPr>
      </w:pPr>
      <w:ins w:id="115" w:author="Huawei" w:date="2023-09-28T11:08:00Z">
        <w:r>
          <w:t>5.</w:t>
        </w:r>
        <w:r w:rsidRPr="00430DB9">
          <w:rPr>
            <w:highlight w:val="yellow"/>
          </w:rPr>
          <w:t>x</w:t>
        </w:r>
      </w:ins>
      <w:ins w:id="116" w:author="Huawei" w:date="2023-09-28T10:46:00Z">
        <w:r>
          <w:t>.2</w:t>
        </w:r>
        <w:r>
          <w:tab/>
          <w:t>Service Operations</w:t>
        </w:r>
        <w:bookmarkEnd w:id="106"/>
        <w:bookmarkEnd w:id="107"/>
        <w:bookmarkEnd w:id="108"/>
        <w:bookmarkEnd w:id="109"/>
        <w:bookmarkEnd w:id="110"/>
      </w:ins>
    </w:p>
    <w:p w14:paraId="37C0756D" w14:textId="77777777" w:rsidR="00A755FF" w:rsidRDefault="00A755FF" w:rsidP="00A755FF">
      <w:pPr>
        <w:pStyle w:val="4"/>
        <w:rPr>
          <w:ins w:id="117" w:author="Huawei" w:date="2023-09-28T10:46:00Z"/>
        </w:rPr>
      </w:pPr>
      <w:bookmarkStart w:id="118" w:name="_Toc145953038"/>
      <w:bookmarkStart w:id="119" w:name="_Toc122090691"/>
      <w:bookmarkStart w:id="120" w:name="_Toc98142551"/>
      <w:bookmarkStart w:id="121" w:name="_Toc35971382"/>
      <w:bookmarkStart w:id="122" w:name="_Toc510696590"/>
      <w:ins w:id="123" w:author="Huawei" w:date="2023-09-28T11:08:00Z">
        <w:r>
          <w:t>5.</w:t>
        </w:r>
        <w:r w:rsidRPr="00430DB9">
          <w:rPr>
            <w:highlight w:val="yellow"/>
          </w:rPr>
          <w:t>x</w:t>
        </w:r>
      </w:ins>
      <w:ins w:id="124" w:author="Huawei" w:date="2023-09-28T10:46:00Z">
        <w:r>
          <w:t>.2.1</w:t>
        </w:r>
        <w:r>
          <w:tab/>
          <w:t>Introduction</w:t>
        </w:r>
        <w:bookmarkEnd w:id="118"/>
        <w:bookmarkEnd w:id="119"/>
        <w:bookmarkEnd w:id="120"/>
        <w:bookmarkEnd w:id="121"/>
        <w:bookmarkEnd w:id="122"/>
      </w:ins>
    </w:p>
    <w:p w14:paraId="6D65A6C5" w14:textId="77777777" w:rsidR="00A755FF" w:rsidRDefault="00A755FF" w:rsidP="00A755FF">
      <w:pPr>
        <w:rPr>
          <w:ins w:id="125" w:author="Huawei" w:date="2023-09-28T11:18:00Z"/>
        </w:rPr>
      </w:pPr>
      <w:ins w:id="126" w:author="Huawei" w:date="2023-09-28T11:18:00Z">
        <w:r>
          <w:t xml:space="preserve">The </w:t>
        </w:r>
      </w:ins>
      <w:proofErr w:type="spellStart"/>
      <w:ins w:id="127" w:author="Huawei" w:date="2023-09-28T11:23:00Z">
        <w:r>
          <w:t>Npkmf_</w:t>
        </w:r>
        <w:r>
          <w:rPr>
            <w:lang w:eastAsia="zh-CN"/>
          </w:rPr>
          <w:t>Discovery</w:t>
        </w:r>
      </w:ins>
      <w:proofErr w:type="spellEnd"/>
      <w:ins w:id="128" w:author="Huawei" w:date="2023-09-28T11:18:00Z">
        <w:r>
          <w:t xml:space="preserve"> service supports following service operations:</w:t>
        </w:r>
      </w:ins>
    </w:p>
    <w:p w14:paraId="6FBBBB0A" w14:textId="77777777" w:rsidR="00A755FF" w:rsidRDefault="00A755FF" w:rsidP="00A755FF">
      <w:pPr>
        <w:pStyle w:val="B1"/>
        <w:rPr>
          <w:ins w:id="129" w:author="Huawei" w:date="2023-09-28T11:18:00Z"/>
        </w:rPr>
      </w:pPr>
      <w:ins w:id="130" w:author="Huawei" w:date="2023-09-28T11:18:00Z">
        <w:r>
          <w:lastRenderedPageBreak/>
          <w:t>-</w:t>
        </w:r>
      </w:ins>
      <w:ins w:id="131" w:author="Huawei1" w:date="2023-11-16T05:32:00Z">
        <w:r>
          <w:tab/>
        </w:r>
      </w:ins>
      <w:proofErr w:type="spellStart"/>
      <w:ins w:id="132" w:author="Huawei" w:date="2023-09-28T11:25:00Z">
        <w:r>
          <w:rPr>
            <w:lang w:eastAsia="zh-CN"/>
          </w:rPr>
          <w:t>AnnounceAuthorize</w:t>
        </w:r>
      </w:ins>
      <w:proofErr w:type="spellEnd"/>
    </w:p>
    <w:p w14:paraId="100368FE" w14:textId="77777777" w:rsidR="00A755FF" w:rsidRDefault="00A755FF" w:rsidP="00A755FF">
      <w:pPr>
        <w:pStyle w:val="B1"/>
        <w:rPr>
          <w:ins w:id="133" w:author="Huawei" w:date="2023-09-28T11:18:00Z"/>
        </w:rPr>
      </w:pPr>
      <w:ins w:id="134" w:author="Huawei" w:date="2023-09-28T11:18:00Z">
        <w:r>
          <w:t>-</w:t>
        </w:r>
      </w:ins>
      <w:ins w:id="135" w:author="Huawei1" w:date="2023-11-16T05:32:00Z">
        <w:r>
          <w:tab/>
        </w:r>
      </w:ins>
      <w:proofErr w:type="spellStart"/>
      <w:ins w:id="136" w:author="Huawei" w:date="2023-09-28T11:25:00Z">
        <w:r>
          <w:rPr>
            <w:lang w:eastAsia="zh-CN"/>
          </w:rPr>
          <w:t>MonitorKey</w:t>
        </w:r>
      </w:ins>
      <w:proofErr w:type="spellEnd"/>
    </w:p>
    <w:p w14:paraId="6DDFA393" w14:textId="77777777" w:rsidR="00A755FF" w:rsidRDefault="00A755FF" w:rsidP="00A755FF">
      <w:pPr>
        <w:pStyle w:val="B1"/>
        <w:rPr>
          <w:ins w:id="137" w:author="Huawei" w:date="2023-09-28T11:18:00Z"/>
        </w:rPr>
      </w:pPr>
      <w:ins w:id="138" w:author="Huawei" w:date="2023-09-28T11:18:00Z">
        <w:r>
          <w:t>-</w:t>
        </w:r>
      </w:ins>
      <w:ins w:id="139" w:author="Huawei1" w:date="2023-11-16T05:32:00Z">
        <w:r>
          <w:tab/>
        </w:r>
      </w:ins>
      <w:proofErr w:type="spellStart"/>
      <w:ins w:id="140" w:author="Huawei" w:date="2023-09-28T11:25:00Z">
        <w:r>
          <w:rPr>
            <w:lang w:eastAsia="zh-CN"/>
          </w:rPr>
          <w:t>DiscoveryKey</w:t>
        </w:r>
      </w:ins>
      <w:proofErr w:type="spellEnd"/>
    </w:p>
    <w:p w14:paraId="37932D4C" w14:textId="77777777" w:rsidR="00A755FF" w:rsidRDefault="00A755FF" w:rsidP="00A755FF">
      <w:pPr>
        <w:pStyle w:val="4"/>
        <w:rPr>
          <w:ins w:id="141" w:author="Huawei1" w:date="2023-11-16T06:04:00Z"/>
        </w:rPr>
      </w:pPr>
      <w:ins w:id="142" w:author="Huawei1" w:date="2023-11-16T06:04:00Z">
        <w:r>
          <w:t>5.</w:t>
        </w:r>
        <w:r w:rsidRPr="00430DB9">
          <w:rPr>
            <w:highlight w:val="yellow"/>
          </w:rPr>
          <w:t>x</w:t>
        </w:r>
        <w:r>
          <w:t>.2.2</w:t>
        </w:r>
        <w:r>
          <w:tab/>
        </w:r>
        <w:proofErr w:type="spellStart"/>
        <w:r>
          <w:rPr>
            <w:lang w:eastAsia="zh-CN"/>
          </w:rPr>
          <w:t>AnnounceAuthorize</w:t>
        </w:r>
        <w:proofErr w:type="spellEnd"/>
      </w:ins>
    </w:p>
    <w:p w14:paraId="243D8FDB" w14:textId="77777777" w:rsidR="00A755FF" w:rsidRDefault="00A755FF" w:rsidP="00A755FF">
      <w:pPr>
        <w:pStyle w:val="5"/>
        <w:rPr>
          <w:ins w:id="143" w:author="Huawei1" w:date="2023-11-16T06:04:00Z"/>
        </w:rPr>
      </w:pPr>
      <w:ins w:id="144" w:author="Huawei1" w:date="2023-11-16T06:04:00Z">
        <w:r>
          <w:t>5.</w:t>
        </w:r>
        <w:r w:rsidRPr="00430DB9">
          <w:rPr>
            <w:highlight w:val="yellow"/>
          </w:rPr>
          <w:t>x</w:t>
        </w:r>
        <w:r>
          <w:t>.2.2.1</w:t>
        </w:r>
        <w:r>
          <w:tab/>
          <w:t>General</w:t>
        </w:r>
      </w:ins>
    </w:p>
    <w:p w14:paraId="68C496D4" w14:textId="77777777" w:rsidR="00A755FF" w:rsidRDefault="00A755FF" w:rsidP="00A755FF">
      <w:pPr>
        <w:rPr>
          <w:ins w:id="145" w:author="Huawei1" w:date="2023-11-16T06:04:00Z"/>
        </w:rPr>
      </w:pPr>
      <w:ins w:id="146" w:author="Huawei1" w:date="2023-11-16T06:04:00Z">
        <w:r>
          <w:t xml:space="preserve">The </w:t>
        </w:r>
        <w:proofErr w:type="spellStart"/>
        <w:r>
          <w:rPr>
            <w:lang w:eastAsia="zh-CN"/>
          </w:rPr>
          <w:t>AnnounceAuthorize</w:t>
        </w:r>
        <w:proofErr w:type="spellEnd"/>
        <w:r>
          <w:t xml:space="preserve"> service operation is invoked by a NF Service Consumer, i.e. another 5G PKMF in another PLMN, towards the 5G PKMF to retrieve the authorization from the 5G PKMF for announcing in the PLMN.</w:t>
        </w:r>
      </w:ins>
    </w:p>
    <w:p w14:paraId="58DB2DCA" w14:textId="77777777" w:rsidR="00A755FF" w:rsidRDefault="00A755FF" w:rsidP="00A755FF">
      <w:pPr>
        <w:rPr>
          <w:ins w:id="147" w:author="Huawei1" w:date="2023-11-16T06:04:00Z"/>
          <w:lang w:eastAsia="en-US"/>
        </w:rPr>
      </w:pPr>
      <w:ins w:id="148" w:author="Huawei1" w:date="2023-11-16T06:04:00Z">
        <w:r>
          <w:t>The NF Service Consumer (e.g., 5G PKMF) shall request the 5G PKMF to get authorization</w:t>
        </w:r>
        <w:r>
          <w:rPr>
            <w:lang w:eastAsia="zh-CN"/>
          </w:rPr>
          <w:t xml:space="preserve"> </w:t>
        </w:r>
        <w:r>
          <w:t>as shown in Figure 5.</w:t>
        </w:r>
        <w:r w:rsidRPr="00430DB9">
          <w:rPr>
            <w:highlight w:val="yellow"/>
          </w:rPr>
          <w:t>x</w:t>
        </w:r>
        <w:r>
          <w:t>.2.2.1-1</w:t>
        </w:r>
      </w:ins>
    </w:p>
    <w:p w14:paraId="6B787200" w14:textId="77777777" w:rsidR="00A755FF" w:rsidRDefault="00A755FF" w:rsidP="00A755FF">
      <w:pPr>
        <w:pStyle w:val="TH"/>
        <w:spacing w:before="240"/>
        <w:rPr>
          <w:ins w:id="149" w:author="Huawei1" w:date="2023-11-16T06:04:00Z"/>
          <w:lang w:eastAsia="en-GB"/>
        </w:rPr>
      </w:pPr>
      <w:ins w:id="150" w:author="Huawei1" w:date="2023-11-16T06:04:00Z">
        <w:r>
          <w:rPr>
            <w:rFonts w:eastAsia="等线"/>
          </w:rPr>
          <w:object w:dxaOrig="8685" w:dyaOrig="2370" w14:anchorId="3AEE3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761641346" r:id="rId14"/>
          </w:object>
        </w:r>
      </w:ins>
    </w:p>
    <w:p w14:paraId="06BA5F1E" w14:textId="77777777" w:rsidR="00A755FF" w:rsidRDefault="00A755FF" w:rsidP="00A755FF">
      <w:pPr>
        <w:pStyle w:val="TF"/>
        <w:rPr>
          <w:ins w:id="151" w:author="Huawei1" w:date="2023-11-16T06:04:00Z"/>
        </w:rPr>
      </w:pPr>
      <w:ins w:id="152" w:author="Huawei1" w:date="2023-11-16T06:04:00Z">
        <w:r>
          <w:t>Figure 5.</w:t>
        </w:r>
        <w:r w:rsidRPr="00430DB9">
          <w:rPr>
            <w:highlight w:val="yellow"/>
          </w:rPr>
          <w:t>x</w:t>
        </w:r>
        <w:r>
          <w:t xml:space="preserve">.2.2.1-1: </w:t>
        </w:r>
        <w:r>
          <w:rPr>
            <w:lang w:eastAsia="zh-CN"/>
          </w:rPr>
          <w:t>Announce Authorize</w:t>
        </w:r>
      </w:ins>
    </w:p>
    <w:p w14:paraId="36DFB1C7" w14:textId="77777777" w:rsidR="00A755FF" w:rsidRDefault="00A755FF" w:rsidP="00A755FF">
      <w:pPr>
        <w:pStyle w:val="B1"/>
        <w:rPr>
          <w:ins w:id="153" w:author="Huawei1" w:date="2023-11-16T06:04:00Z"/>
          <w:lang w:eastAsia="en-GB"/>
        </w:rPr>
      </w:pPr>
      <w:ins w:id="154" w:author="Huawei1" w:date="2023-11-16T06:04:00Z">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ins>
    </w:p>
    <w:p w14:paraId="3EB3FBC1" w14:textId="77777777" w:rsidR="00A755FF" w:rsidRDefault="00A755FF" w:rsidP="00A755FF">
      <w:pPr>
        <w:pStyle w:val="B1"/>
        <w:rPr>
          <w:ins w:id="155" w:author="Huawei1" w:date="2023-11-16T06:04:00Z"/>
          <w:lang w:eastAsia="zh-CN"/>
        </w:rPr>
      </w:pPr>
      <w:ins w:id="156" w:author="Huawei1" w:date="2023-11-16T06:04:00Z">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ins>
    </w:p>
    <w:p w14:paraId="19CDFA80" w14:textId="77777777" w:rsidR="00A755FF" w:rsidRDefault="00A755FF" w:rsidP="00A755FF">
      <w:pPr>
        <w:pStyle w:val="B1"/>
        <w:rPr>
          <w:ins w:id="157" w:author="Huawei1" w:date="2023-11-16T06:04:00Z"/>
          <w:lang w:eastAsia="zh-CN"/>
        </w:rPr>
      </w:pPr>
      <w:ins w:id="158" w:author="Huawei1" w:date="2023-11-16T06:04:00Z">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ins>
    </w:p>
    <w:p w14:paraId="0E0FBCBF" w14:textId="77777777" w:rsidR="00A755FF" w:rsidRDefault="00A755FF" w:rsidP="00A755FF">
      <w:pPr>
        <w:pStyle w:val="B1"/>
        <w:rPr>
          <w:ins w:id="159" w:author="Huawei1" w:date="2023-11-16T06:04:00Z"/>
          <w:lang w:val="en-AU" w:eastAsia="en-GB"/>
        </w:rPr>
      </w:pPr>
      <w:ins w:id="160" w:author="Huawei1" w:date="2023-11-16T06:04:00Z">
        <w:r>
          <w:rPr>
            <w:lang w:eastAsia="zh-CN"/>
          </w:rPr>
          <w:t>2c.</w:t>
        </w:r>
        <w:r>
          <w:rPr>
            <w:lang w:eastAsia="zh-CN"/>
          </w:rPr>
          <w:tab/>
          <w:t>On failure</w:t>
        </w:r>
        <w:r>
          <w:t xml:space="preserve"> </w:t>
        </w:r>
        <w:r>
          <w:rPr>
            <w:lang w:eastAsia="zh-CN"/>
          </w:rPr>
          <w:t xml:space="preserve">or redirection, one of the HTTP status code listed in </w:t>
        </w:r>
        <w:r>
          <w:t>Table 6.</w:t>
        </w:r>
        <w:r w:rsidRPr="00237025">
          <w:rPr>
            <w:highlight w:val="yellow"/>
          </w:rPr>
          <w:t>y</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Pr="00237025">
          <w:rPr>
            <w:highlight w:val="yellow"/>
          </w:rPr>
          <w:t>y</w:t>
        </w:r>
        <w:r>
          <w:t>.3.2.3.1-3.</w:t>
        </w:r>
      </w:ins>
    </w:p>
    <w:p w14:paraId="0CC8A05D" w14:textId="77777777" w:rsidR="00A755FF" w:rsidRPr="00D439B7" w:rsidRDefault="00A755FF" w:rsidP="00A755FF">
      <w:pPr>
        <w:pStyle w:val="B1"/>
        <w:rPr>
          <w:lang w:val="en-AU" w:eastAsia="en-GB"/>
        </w:rPr>
      </w:pPr>
    </w:p>
    <w:p w14:paraId="07BCD360" w14:textId="77777777" w:rsidR="00A755FF" w:rsidRPr="00876068" w:rsidRDefault="00A755FF" w:rsidP="00A75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205B734" w14:textId="77777777" w:rsidR="00A755FF" w:rsidRDefault="00A755FF" w:rsidP="00A755FF">
      <w:pPr>
        <w:pStyle w:val="2"/>
        <w:rPr>
          <w:ins w:id="161" w:author="Huawei" w:date="2023-09-28T10:47:00Z"/>
        </w:rPr>
      </w:pPr>
      <w:bookmarkStart w:id="162" w:name="_Toc145953048"/>
      <w:bookmarkStart w:id="163" w:name="_Toc122090695"/>
      <w:bookmarkStart w:id="164" w:name="_Toc98142557"/>
      <w:bookmarkStart w:id="165" w:name="_Toc35971390"/>
      <w:bookmarkStart w:id="166" w:name="_Toc510696598"/>
      <w:ins w:id="167" w:author="Huawei" w:date="2023-09-28T14:18:00Z">
        <w:r>
          <w:t>6.</w:t>
        </w:r>
        <w:r w:rsidRPr="00430DB9">
          <w:rPr>
            <w:highlight w:val="yellow"/>
          </w:rPr>
          <w:t>y</w:t>
        </w:r>
      </w:ins>
      <w:ins w:id="168" w:author="Huawei" w:date="2023-09-28T10:47:00Z">
        <w:r>
          <w:tab/>
        </w:r>
        <w:proofErr w:type="spellStart"/>
        <w:r>
          <w:rPr>
            <w:lang w:eastAsia="zh-CN"/>
          </w:rPr>
          <w:t>Npkmf_</w:t>
        </w:r>
      </w:ins>
      <w:ins w:id="169" w:author="Huawei" w:date="2023-09-28T14:15:00Z">
        <w:r>
          <w:rPr>
            <w:lang w:eastAsia="zh-CN"/>
          </w:rPr>
          <w:t>Discovery</w:t>
        </w:r>
        <w:proofErr w:type="spellEnd"/>
        <w:r>
          <w:t xml:space="preserve"> </w:t>
        </w:r>
      </w:ins>
      <w:ins w:id="170" w:author="Huawei" w:date="2023-09-28T10:47:00Z">
        <w:r>
          <w:t>Service API</w:t>
        </w:r>
        <w:bookmarkEnd w:id="162"/>
        <w:bookmarkEnd w:id="163"/>
        <w:bookmarkEnd w:id="164"/>
        <w:bookmarkEnd w:id="165"/>
        <w:bookmarkEnd w:id="166"/>
      </w:ins>
    </w:p>
    <w:p w14:paraId="605241F8" w14:textId="77777777" w:rsidR="00A755FF" w:rsidRDefault="00A755FF" w:rsidP="00A755FF">
      <w:pPr>
        <w:pStyle w:val="3"/>
        <w:rPr>
          <w:ins w:id="171" w:author="Huawei" w:date="2023-09-28T10:47:00Z"/>
        </w:rPr>
      </w:pPr>
      <w:bookmarkStart w:id="172" w:name="_Toc145953049"/>
      <w:bookmarkStart w:id="173" w:name="_Toc122090696"/>
      <w:bookmarkStart w:id="174" w:name="_Toc98142558"/>
      <w:bookmarkStart w:id="175" w:name="_Toc35971391"/>
      <w:bookmarkStart w:id="176" w:name="_Toc510696599"/>
      <w:ins w:id="177" w:author="Huawei" w:date="2023-09-28T14:18:00Z">
        <w:r>
          <w:t>6.</w:t>
        </w:r>
        <w:r w:rsidRPr="00430DB9">
          <w:rPr>
            <w:highlight w:val="yellow"/>
          </w:rPr>
          <w:t>y</w:t>
        </w:r>
      </w:ins>
      <w:ins w:id="178" w:author="Huawei" w:date="2023-09-28T10:47:00Z">
        <w:r>
          <w:t>.1</w:t>
        </w:r>
        <w:r>
          <w:tab/>
          <w:t>Introduction</w:t>
        </w:r>
        <w:bookmarkEnd w:id="172"/>
        <w:bookmarkEnd w:id="173"/>
        <w:bookmarkEnd w:id="174"/>
        <w:bookmarkEnd w:id="175"/>
        <w:bookmarkEnd w:id="176"/>
      </w:ins>
    </w:p>
    <w:p w14:paraId="4EB9BF81" w14:textId="77777777" w:rsidR="00A755FF" w:rsidRDefault="00A755FF" w:rsidP="00A755FF">
      <w:pPr>
        <w:rPr>
          <w:ins w:id="179" w:author="Huawei" w:date="2023-09-28T10:47:00Z"/>
          <w:noProof/>
          <w:lang w:eastAsia="zh-CN"/>
        </w:rPr>
      </w:pPr>
      <w:bookmarkStart w:id="180" w:name="_Toc510696600"/>
      <w:ins w:id="181" w:author="Huawei" w:date="2023-09-28T10:47:00Z">
        <w:r>
          <w:rPr>
            <w:noProof/>
          </w:rPr>
          <w:t xml:space="preserve">The </w:t>
        </w:r>
      </w:ins>
      <w:proofErr w:type="spellStart"/>
      <w:ins w:id="182" w:author="Huawei" w:date="2023-09-28T14:20:00Z">
        <w:r>
          <w:rPr>
            <w:lang w:eastAsia="zh-CN"/>
          </w:rPr>
          <w:t>Npkmf_Discovery</w:t>
        </w:r>
      </w:ins>
      <w:proofErr w:type="spellEnd"/>
      <w:ins w:id="183" w:author="Huawei" w:date="2023-09-28T10:47:00Z">
        <w:r>
          <w:rPr>
            <w:noProof/>
          </w:rPr>
          <w:t xml:space="preserve"> shall use the </w:t>
        </w:r>
        <w:proofErr w:type="spellStart"/>
        <w:r>
          <w:rPr>
            <w:lang w:eastAsia="zh-CN"/>
          </w:rPr>
          <w:t>Npkmf_</w:t>
        </w:r>
      </w:ins>
      <w:ins w:id="184" w:author="Huawei" w:date="2023-09-28T14:16:00Z">
        <w:r>
          <w:rPr>
            <w:lang w:eastAsia="zh-CN"/>
          </w:rPr>
          <w:t>Discovery</w:t>
        </w:r>
        <w:proofErr w:type="spellEnd"/>
        <w:r>
          <w:rPr>
            <w:noProof/>
            <w:lang w:eastAsia="zh-CN"/>
          </w:rPr>
          <w:t xml:space="preserve"> </w:t>
        </w:r>
      </w:ins>
      <w:ins w:id="185" w:author="Huawei" w:date="2023-09-28T10:47:00Z">
        <w:r>
          <w:rPr>
            <w:noProof/>
            <w:lang w:eastAsia="zh-CN"/>
          </w:rPr>
          <w:t>API.</w:t>
        </w:r>
      </w:ins>
    </w:p>
    <w:p w14:paraId="46F48DBB" w14:textId="77777777" w:rsidR="00A755FF" w:rsidRDefault="00A755FF" w:rsidP="00A755FF">
      <w:pPr>
        <w:rPr>
          <w:ins w:id="186" w:author="Huawei" w:date="2023-09-28T10:47:00Z"/>
          <w:noProof/>
          <w:lang w:eastAsia="zh-CN"/>
        </w:rPr>
      </w:pPr>
      <w:ins w:id="187" w:author="Huawei" w:date="2023-09-28T10:47:00Z">
        <w:r>
          <w:rPr>
            <w:noProof/>
            <w:lang w:eastAsia="zh-CN"/>
          </w:rPr>
          <w:t xml:space="preserve">The API URI of the </w:t>
        </w:r>
        <w:proofErr w:type="spellStart"/>
        <w:r>
          <w:rPr>
            <w:lang w:eastAsia="zh-CN"/>
          </w:rPr>
          <w:t>Npkmf</w:t>
        </w:r>
      </w:ins>
      <w:ins w:id="188" w:author="Huawei" w:date="2023-09-28T14:16:00Z">
        <w:r>
          <w:rPr>
            <w:lang w:eastAsia="zh-CN"/>
          </w:rPr>
          <w:t>_Discovery</w:t>
        </w:r>
      </w:ins>
      <w:proofErr w:type="spellEnd"/>
      <w:ins w:id="189" w:author="Huawei" w:date="2023-09-28T10:47:00Z">
        <w:r>
          <w:rPr>
            <w:noProof/>
          </w:rPr>
          <w:t xml:space="preserve"> </w:t>
        </w:r>
        <w:r>
          <w:rPr>
            <w:noProof/>
            <w:lang w:eastAsia="zh-CN"/>
          </w:rPr>
          <w:t>API shall be:</w:t>
        </w:r>
      </w:ins>
    </w:p>
    <w:p w14:paraId="2EEE1EEB" w14:textId="77777777" w:rsidR="00A755FF" w:rsidRDefault="00A755FF" w:rsidP="00A755FF">
      <w:pPr>
        <w:rPr>
          <w:ins w:id="190" w:author="Huawei" w:date="2023-09-28T10:47:00Z"/>
          <w:noProof/>
          <w:lang w:eastAsia="zh-CN"/>
        </w:rPr>
      </w:pPr>
      <w:ins w:id="191" w:author="Huawei" w:date="2023-09-28T10:47:00Z">
        <w:r>
          <w:rPr>
            <w:b/>
            <w:noProof/>
          </w:rPr>
          <w:t>{apiRoot}/&lt;apiName&gt;/&lt;apiVersion&gt;</w:t>
        </w:r>
      </w:ins>
    </w:p>
    <w:p w14:paraId="0024EB00" w14:textId="77777777" w:rsidR="00A755FF" w:rsidRDefault="00A755FF" w:rsidP="00A755FF">
      <w:pPr>
        <w:rPr>
          <w:ins w:id="192" w:author="Huawei" w:date="2023-09-28T10:47:00Z"/>
          <w:noProof/>
          <w:lang w:eastAsia="zh-CN"/>
        </w:rPr>
      </w:pPr>
      <w:ins w:id="193"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2358195F" w14:textId="77777777" w:rsidR="00A755FF" w:rsidRDefault="00A755FF" w:rsidP="00A755FF">
      <w:pPr>
        <w:pStyle w:val="B1"/>
        <w:rPr>
          <w:ins w:id="194" w:author="Huawei" w:date="2023-09-28T10:47:00Z"/>
          <w:b/>
          <w:noProof/>
        </w:rPr>
      </w:pPr>
      <w:ins w:id="195" w:author="Huawei" w:date="2023-09-28T10:47:00Z">
        <w:r>
          <w:rPr>
            <w:b/>
            <w:noProof/>
          </w:rPr>
          <w:t>{apiRoot}/&lt;apiName&gt;/&lt;apiVersion&gt;/&lt;apiSpecificResourceUriPart&gt;</w:t>
        </w:r>
      </w:ins>
    </w:p>
    <w:p w14:paraId="05D21819" w14:textId="77777777" w:rsidR="00A755FF" w:rsidRDefault="00A755FF" w:rsidP="00A755FF">
      <w:pPr>
        <w:rPr>
          <w:ins w:id="196" w:author="Huawei" w:date="2023-09-28T10:47:00Z"/>
          <w:noProof/>
          <w:lang w:eastAsia="zh-CN"/>
        </w:rPr>
      </w:pPr>
      <w:ins w:id="197" w:author="Huawei" w:date="2023-09-28T10:47:00Z">
        <w:r>
          <w:rPr>
            <w:noProof/>
            <w:lang w:eastAsia="zh-CN"/>
          </w:rPr>
          <w:t>with the following components:</w:t>
        </w:r>
      </w:ins>
    </w:p>
    <w:p w14:paraId="67F33CFD" w14:textId="77777777" w:rsidR="00A755FF" w:rsidRDefault="00A755FF" w:rsidP="00A755FF">
      <w:pPr>
        <w:pStyle w:val="B1"/>
        <w:rPr>
          <w:ins w:id="198" w:author="Huawei" w:date="2023-09-28T10:47:00Z"/>
          <w:noProof/>
          <w:lang w:eastAsia="zh-CN"/>
        </w:rPr>
      </w:pPr>
      <w:ins w:id="199"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7977A1CE" w14:textId="77777777" w:rsidR="00A755FF" w:rsidRDefault="00A755FF" w:rsidP="00A755FF">
      <w:pPr>
        <w:pStyle w:val="B1"/>
        <w:rPr>
          <w:ins w:id="200" w:author="Huawei" w:date="2023-09-28T10:47:00Z"/>
          <w:noProof/>
        </w:rPr>
      </w:pPr>
      <w:ins w:id="201" w:author="Huawei" w:date="2023-09-28T10:47:00Z">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proofErr w:type="spellStart"/>
        <w:r>
          <w:rPr>
            <w:lang w:eastAsia="zh-CN"/>
          </w:rPr>
          <w:t>npkmf</w:t>
        </w:r>
        <w:proofErr w:type="spellEnd"/>
        <w:r>
          <w:rPr>
            <w:lang w:eastAsia="zh-CN"/>
          </w:rPr>
          <w:t>-</w:t>
        </w:r>
      </w:ins>
      <w:ins w:id="202" w:author="Huawei" w:date="2023-09-28T14:16:00Z">
        <w:r>
          <w:rPr>
            <w:lang w:eastAsia="zh-CN"/>
          </w:rPr>
          <w:t>discovery</w:t>
        </w:r>
      </w:ins>
      <w:ins w:id="203" w:author="Huawei" w:date="2023-09-28T10:47:00Z">
        <w:r>
          <w:rPr>
            <w:noProof/>
          </w:rPr>
          <w:t>".</w:t>
        </w:r>
      </w:ins>
    </w:p>
    <w:p w14:paraId="7D874B40" w14:textId="77777777" w:rsidR="00A755FF" w:rsidRDefault="00A755FF" w:rsidP="00A755FF">
      <w:pPr>
        <w:pStyle w:val="B1"/>
        <w:rPr>
          <w:ins w:id="204" w:author="Huawei" w:date="2023-09-28T10:47:00Z"/>
          <w:noProof/>
        </w:rPr>
      </w:pPr>
      <w:ins w:id="205" w:author="Huawei" w:date="2023-09-28T10:47:00Z">
        <w:r>
          <w:rPr>
            <w:noProof/>
          </w:rPr>
          <w:t>-</w:t>
        </w:r>
        <w:r>
          <w:rPr>
            <w:noProof/>
          </w:rPr>
          <w:tab/>
          <w:t>The &lt;apiVersion&gt; shall be "v1".</w:t>
        </w:r>
      </w:ins>
    </w:p>
    <w:p w14:paraId="4A5EDA59" w14:textId="77777777" w:rsidR="00A755FF" w:rsidRDefault="00A755FF" w:rsidP="00A755FF">
      <w:pPr>
        <w:pStyle w:val="B1"/>
        <w:rPr>
          <w:ins w:id="206" w:author="Huawei" w:date="2023-09-28T10:47:00Z"/>
          <w:noProof/>
          <w:lang w:eastAsia="zh-CN"/>
        </w:rPr>
      </w:pPr>
      <w:ins w:id="207" w:author="Huawei" w:date="2023-09-28T10:47:00Z">
        <w:r>
          <w:rPr>
            <w:noProof/>
          </w:rPr>
          <w:t>-</w:t>
        </w:r>
        <w:r>
          <w:rPr>
            <w:noProof/>
          </w:rPr>
          <w:tab/>
          <w:t>The &lt;apiSpecificResourceUriPart&gt; shall be set as described in clause</w:t>
        </w:r>
        <w:r>
          <w:rPr>
            <w:noProof/>
            <w:lang w:eastAsia="zh-CN"/>
          </w:rPr>
          <w:t> </w:t>
        </w:r>
      </w:ins>
      <w:ins w:id="208" w:author="Huawei" w:date="2023-09-28T14:18:00Z">
        <w:r>
          <w:rPr>
            <w:noProof/>
            <w:lang w:eastAsia="zh-CN"/>
          </w:rPr>
          <w:t>6.y</w:t>
        </w:r>
      </w:ins>
      <w:ins w:id="209" w:author="Huawei" w:date="2023-09-28T10:47:00Z">
        <w:r>
          <w:rPr>
            <w:noProof/>
          </w:rPr>
          <w:t>.3.</w:t>
        </w:r>
      </w:ins>
    </w:p>
    <w:p w14:paraId="33EB6B2A" w14:textId="77777777" w:rsidR="00A755FF" w:rsidRDefault="00A755FF" w:rsidP="00A755FF">
      <w:pPr>
        <w:pStyle w:val="3"/>
        <w:rPr>
          <w:ins w:id="210" w:author="Huawei" w:date="2023-09-28T10:47:00Z"/>
        </w:rPr>
      </w:pPr>
      <w:bookmarkStart w:id="211" w:name="_Toc145953050"/>
      <w:bookmarkStart w:id="212" w:name="_Toc122090697"/>
      <w:bookmarkStart w:id="213" w:name="_Toc98142559"/>
      <w:bookmarkStart w:id="214" w:name="_Toc35971392"/>
      <w:ins w:id="215" w:author="Huawei" w:date="2023-09-28T14:18:00Z">
        <w:r>
          <w:t>6.</w:t>
        </w:r>
        <w:r w:rsidRPr="00430DB9">
          <w:rPr>
            <w:highlight w:val="yellow"/>
          </w:rPr>
          <w:t>y</w:t>
        </w:r>
      </w:ins>
      <w:ins w:id="216" w:author="Huawei" w:date="2023-09-28T10:47:00Z">
        <w:r>
          <w:t>.2</w:t>
        </w:r>
        <w:r>
          <w:tab/>
          <w:t>Usage of HTTP</w:t>
        </w:r>
        <w:bookmarkEnd w:id="180"/>
        <w:bookmarkEnd w:id="211"/>
        <w:bookmarkEnd w:id="212"/>
        <w:bookmarkEnd w:id="213"/>
        <w:bookmarkEnd w:id="214"/>
      </w:ins>
    </w:p>
    <w:p w14:paraId="697AF423" w14:textId="77777777" w:rsidR="00A755FF" w:rsidRDefault="00A755FF" w:rsidP="00A755FF">
      <w:pPr>
        <w:pStyle w:val="4"/>
        <w:rPr>
          <w:ins w:id="217" w:author="Huawei" w:date="2023-09-28T10:47:00Z"/>
        </w:rPr>
      </w:pPr>
      <w:bookmarkStart w:id="218" w:name="_Toc145953051"/>
      <w:bookmarkStart w:id="219" w:name="_Toc122090698"/>
      <w:bookmarkStart w:id="220" w:name="_Toc98142560"/>
      <w:bookmarkStart w:id="221" w:name="_Toc35971393"/>
      <w:bookmarkStart w:id="222" w:name="_Toc510696601"/>
      <w:ins w:id="223" w:author="Huawei" w:date="2023-09-28T14:18:00Z">
        <w:r>
          <w:t>6.</w:t>
        </w:r>
        <w:r w:rsidRPr="00430DB9">
          <w:rPr>
            <w:highlight w:val="yellow"/>
          </w:rPr>
          <w:t>y</w:t>
        </w:r>
      </w:ins>
      <w:ins w:id="224" w:author="Huawei" w:date="2023-09-28T10:47:00Z">
        <w:r>
          <w:t>.2.1</w:t>
        </w:r>
        <w:r>
          <w:tab/>
          <w:t>General</w:t>
        </w:r>
        <w:bookmarkEnd w:id="218"/>
        <w:bookmarkEnd w:id="219"/>
        <w:bookmarkEnd w:id="220"/>
        <w:bookmarkEnd w:id="221"/>
        <w:bookmarkEnd w:id="222"/>
      </w:ins>
    </w:p>
    <w:p w14:paraId="2CF4C04D" w14:textId="77777777" w:rsidR="00A755FF" w:rsidRDefault="00A755FF" w:rsidP="00A755FF">
      <w:pPr>
        <w:rPr>
          <w:ins w:id="225" w:author="Huawei" w:date="2023-09-28T10:47:00Z"/>
          <w:noProof/>
        </w:rPr>
      </w:pPr>
      <w:bookmarkStart w:id="226" w:name="_Toc510696602"/>
      <w:ins w:id="227" w:author="Huawei" w:date="2023-09-28T10:47:00Z">
        <w:r>
          <w:rPr>
            <w:noProof/>
          </w:rPr>
          <w:t>HTTP</w:t>
        </w:r>
        <w:r>
          <w:rPr>
            <w:noProof/>
            <w:lang w:eastAsia="zh-CN"/>
          </w:rPr>
          <w:t>/2, IETF RFC </w:t>
        </w:r>
      </w:ins>
      <w:ins w:id="228" w:author="Huawei1" w:date="2023-10-12T06:48:00Z">
        <w:r>
          <w:rPr>
            <w:noProof/>
            <w:lang w:eastAsia="zh-CN"/>
          </w:rPr>
          <w:t>9113</w:t>
        </w:r>
      </w:ins>
      <w:ins w:id="229"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44821ECB" w14:textId="77777777" w:rsidR="00A755FF" w:rsidRDefault="00A755FF" w:rsidP="00A755FF">
      <w:pPr>
        <w:rPr>
          <w:ins w:id="230" w:author="Huawei" w:date="2023-09-28T10:47:00Z"/>
          <w:noProof/>
        </w:rPr>
      </w:pPr>
      <w:ins w:id="231"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4EE41CE6" w14:textId="77777777" w:rsidR="00A755FF" w:rsidRDefault="00A755FF" w:rsidP="00A755FF">
      <w:pPr>
        <w:rPr>
          <w:ins w:id="232" w:author="Huawei" w:date="2023-09-28T10:47:00Z"/>
          <w:noProof/>
        </w:rPr>
      </w:pPr>
      <w:ins w:id="233" w:author="Huawei" w:date="2023-09-28T10:47:00Z">
        <w:r>
          <w:rPr>
            <w:noProof/>
          </w:rPr>
          <w:t>The OpenAPI [</w:t>
        </w:r>
        <w:r>
          <w:rPr>
            <w:noProof/>
            <w:lang w:eastAsia="zh-CN"/>
          </w:rPr>
          <w:t>7</w:t>
        </w:r>
        <w:r>
          <w:rPr>
            <w:noProof/>
          </w:rPr>
          <w:t>] specification of HTTP messages and content bodies for the</w:t>
        </w:r>
      </w:ins>
      <w:ins w:id="234" w:author="Huawei" w:date="2023-09-28T14:16:00Z">
        <w:r w:rsidRPr="000F53DA">
          <w:rPr>
            <w:lang w:eastAsia="zh-CN"/>
          </w:rPr>
          <w:t xml:space="preserve"> </w:t>
        </w:r>
        <w:proofErr w:type="spellStart"/>
        <w:r>
          <w:rPr>
            <w:lang w:eastAsia="zh-CN"/>
          </w:rPr>
          <w:t>Npkmf_Discovery</w:t>
        </w:r>
      </w:ins>
      <w:proofErr w:type="spellEnd"/>
      <w:ins w:id="235" w:author="Huawei" w:date="2023-09-28T10:47:00Z">
        <w:r>
          <w:rPr>
            <w:noProof/>
          </w:rPr>
          <w:t xml:space="preserve"> API is contained in Annex A.</w:t>
        </w:r>
      </w:ins>
    </w:p>
    <w:p w14:paraId="20358484" w14:textId="77777777" w:rsidR="00A755FF" w:rsidRDefault="00A755FF" w:rsidP="00A755FF">
      <w:pPr>
        <w:pStyle w:val="4"/>
        <w:rPr>
          <w:ins w:id="236" w:author="Huawei" w:date="2023-09-28T10:47:00Z"/>
        </w:rPr>
      </w:pPr>
      <w:bookmarkStart w:id="237" w:name="_Toc145953052"/>
      <w:bookmarkStart w:id="238" w:name="_Toc122090699"/>
      <w:bookmarkStart w:id="239" w:name="_Toc98142561"/>
      <w:bookmarkStart w:id="240" w:name="_Toc35971394"/>
      <w:ins w:id="241" w:author="Huawei" w:date="2023-09-28T14:18:00Z">
        <w:r>
          <w:t>6.</w:t>
        </w:r>
        <w:r w:rsidRPr="00430DB9">
          <w:rPr>
            <w:highlight w:val="yellow"/>
          </w:rPr>
          <w:t>y</w:t>
        </w:r>
      </w:ins>
      <w:ins w:id="242" w:author="Huawei" w:date="2023-09-28T10:47:00Z">
        <w:r>
          <w:t>.2.2</w:t>
        </w:r>
        <w:r>
          <w:tab/>
          <w:t>HTTP standard headers</w:t>
        </w:r>
        <w:bookmarkEnd w:id="226"/>
        <w:bookmarkEnd w:id="237"/>
        <w:bookmarkEnd w:id="238"/>
        <w:bookmarkEnd w:id="239"/>
        <w:bookmarkEnd w:id="240"/>
      </w:ins>
    </w:p>
    <w:p w14:paraId="40297114" w14:textId="77777777" w:rsidR="00A755FF" w:rsidRDefault="00A755FF" w:rsidP="00A755FF">
      <w:pPr>
        <w:pStyle w:val="5"/>
        <w:rPr>
          <w:ins w:id="243" w:author="Huawei" w:date="2023-09-28T10:47:00Z"/>
          <w:lang w:eastAsia="zh-CN"/>
        </w:rPr>
      </w:pPr>
      <w:bookmarkStart w:id="244" w:name="_Toc145953053"/>
      <w:bookmarkStart w:id="245" w:name="_Toc122090700"/>
      <w:bookmarkStart w:id="246" w:name="_Toc98142562"/>
      <w:bookmarkStart w:id="247" w:name="_Toc35971395"/>
      <w:bookmarkStart w:id="248" w:name="_Toc510696603"/>
      <w:ins w:id="249" w:author="Huawei" w:date="2023-09-28T14:18:00Z">
        <w:r>
          <w:t>6.</w:t>
        </w:r>
        <w:r w:rsidRPr="00430DB9">
          <w:rPr>
            <w:highlight w:val="yellow"/>
          </w:rPr>
          <w:t>y</w:t>
        </w:r>
      </w:ins>
      <w:ins w:id="250" w:author="Huawei" w:date="2023-09-28T10:47:00Z">
        <w:r>
          <w:t>.2.2.1</w:t>
        </w:r>
        <w:r>
          <w:rPr>
            <w:lang w:eastAsia="zh-CN"/>
          </w:rPr>
          <w:tab/>
          <w:t>General</w:t>
        </w:r>
        <w:bookmarkEnd w:id="244"/>
        <w:bookmarkEnd w:id="245"/>
        <w:bookmarkEnd w:id="246"/>
        <w:bookmarkEnd w:id="247"/>
        <w:bookmarkEnd w:id="248"/>
      </w:ins>
    </w:p>
    <w:p w14:paraId="10E3DDCA" w14:textId="77777777" w:rsidR="00A755FF" w:rsidRDefault="00A755FF" w:rsidP="00A755FF">
      <w:pPr>
        <w:rPr>
          <w:ins w:id="251" w:author="Huawei" w:date="2023-09-28T10:47:00Z"/>
          <w:noProof/>
          <w:lang w:eastAsia="en-US"/>
        </w:rPr>
      </w:pPr>
      <w:bookmarkStart w:id="252" w:name="_Toc510696604"/>
      <w:ins w:id="253" w:author="Huawei" w:date="2023-09-28T10:47:00Z">
        <w:r>
          <w:rPr>
            <w:noProof/>
          </w:rPr>
          <w:t>See clause 5.2.2 of 3GPP TS 29.500 [</w:t>
        </w:r>
        <w:r>
          <w:rPr>
            <w:noProof/>
            <w:lang w:eastAsia="zh-CN"/>
          </w:rPr>
          <w:t>5</w:t>
        </w:r>
        <w:r>
          <w:rPr>
            <w:noProof/>
          </w:rPr>
          <w:t>] for the usage of HTTP standard headers.</w:t>
        </w:r>
      </w:ins>
    </w:p>
    <w:p w14:paraId="10C059D7" w14:textId="77777777" w:rsidR="00A755FF" w:rsidRDefault="00A755FF" w:rsidP="00A755FF">
      <w:pPr>
        <w:pStyle w:val="5"/>
        <w:rPr>
          <w:ins w:id="254" w:author="Huawei" w:date="2023-09-28T10:47:00Z"/>
        </w:rPr>
      </w:pPr>
      <w:bookmarkStart w:id="255" w:name="_Toc145953054"/>
      <w:bookmarkStart w:id="256" w:name="_Toc122090701"/>
      <w:bookmarkStart w:id="257" w:name="_Toc98142563"/>
      <w:bookmarkStart w:id="258" w:name="_Toc35971396"/>
      <w:ins w:id="259" w:author="Huawei" w:date="2023-09-28T14:18:00Z">
        <w:r>
          <w:t>6.</w:t>
        </w:r>
        <w:r w:rsidRPr="00430DB9">
          <w:rPr>
            <w:highlight w:val="yellow"/>
          </w:rPr>
          <w:t>y</w:t>
        </w:r>
      </w:ins>
      <w:ins w:id="260" w:author="Huawei" w:date="2023-09-28T10:47:00Z">
        <w:r>
          <w:t>.2.2.2</w:t>
        </w:r>
        <w:r>
          <w:tab/>
          <w:t>Content type</w:t>
        </w:r>
        <w:bookmarkEnd w:id="252"/>
        <w:bookmarkEnd w:id="255"/>
        <w:bookmarkEnd w:id="256"/>
        <w:bookmarkEnd w:id="257"/>
        <w:bookmarkEnd w:id="258"/>
      </w:ins>
    </w:p>
    <w:p w14:paraId="3E433D36" w14:textId="77777777" w:rsidR="00A755FF" w:rsidRDefault="00A755FF" w:rsidP="00A755FF">
      <w:pPr>
        <w:rPr>
          <w:ins w:id="261" w:author="Huawei" w:date="2023-09-28T10:47:00Z"/>
        </w:rPr>
      </w:pPr>
      <w:bookmarkStart w:id="262" w:name="_Toc510696605"/>
      <w:ins w:id="263"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34900B9F" w14:textId="77777777" w:rsidR="00A755FF" w:rsidRDefault="00A755FF" w:rsidP="00A755FF">
      <w:pPr>
        <w:rPr>
          <w:ins w:id="264" w:author="Huawei" w:date="2023-09-28T10:47:00Z"/>
          <w:noProof/>
        </w:rPr>
      </w:pPr>
      <w:bookmarkStart w:id="265" w:name="_Hlk525213471"/>
      <w:bookmarkStart w:id="266" w:name="_Hlk525213025"/>
      <w:ins w:id="267"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65"/>
        <w:r>
          <w:t>shall be signalled by the content type "application/</w:t>
        </w:r>
        <w:proofErr w:type="spellStart"/>
        <w:r>
          <w:t>problem+json</w:t>
        </w:r>
        <w:proofErr w:type="spellEnd"/>
        <w:r>
          <w:t>", as defined in IETF RFC </w:t>
        </w:r>
      </w:ins>
      <w:ins w:id="268" w:author="Huawei" w:date="2023-11-16T06:53:00Z">
        <w:r>
          <w:t>7807</w:t>
        </w:r>
      </w:ins>
      <w:ins w:id="269" w:author="Huawei" w:date="2023-09-28T10:47:00Z">
        <w:r>
          <w:t> [1</w:t>
        </w:r>
        <w:r>
          <w:rPr>
            <w:lang w:eastAsia="zh-CN"/>
          </w:rPr>
          <w:t>0</w:t>
        </w:r>
        <w:r>
          <w:t>].</w:t>
        </w:r>
        <w:bookmarkEnd w:id="266"/>
      </w:ins>
    </w:p>
    <w:p w14:paraId="151AA5C9" w14:textId="77777777" w:rsidR="00A755FF" w:rsidRDefault="00A755FF" w:rsidP="00A755FF">
      <w:pPr>
        <w:pStyle w:val="4"/>
        <w:rPr>
          <w:ins w:id="270" w:author="Huawei" w:date="2023-09-28T10:47:00Z"/>
        </w:rPr>
      </w:pPr>
      <w:bookmarkStart w:id="271" w:name="_Toc145953055"/>
      <w:bookmarkStart w:id="272" w:name="_Toc122090702"/>
      <w:bookmarkStart w:id="273" w:name="_Toc98142564"/>
      <w:bookmarkStart w:id="274" w:name="_Toc35971397"/>
      <w:ins w:id="275" w:author="Huawei" w:date="2023-09-28T14:18:00Z">
        <w:r>
          <w:t>6.</w:t>
        </w:r>
        <w:r w:rsidRPr="00430DB9">
          <w:rPr>
            <w:highlight w:val="yellow"/>
          </w:rPr>
          <w:t>y</w:t>
        </w:r>
      </w:ins>
      <w:ins w:id="276" w:author="Huawei" w:date="2023-09-28T10:47:00Z">
        <w:r>
          <w:t>.2.3</w:t>
        </w:r>
        <w:r>
          <w:tab/>
          <w:t>HTTP custom headers</w:t>
        </w:r>
        <w:bookmarkEnd w:id="262"/>
        <w:bookmarkEnd w:id="271"/>
        <w:bookmarkEnd w:id="272"/>
        <w:bookmarkEnd w:id="273"/>
        <w:bookmarkEnd w:id="274"/>
      </w:ins>
    </w:p>
    <w:p w14:paraId="3A56CD63" w14:textId="77777777" w:rsidR="00A755FF" w:rsidRDefault="00A755FF" w:rsidP="00A755FF">
      <w:pPr>
        <w:rPr>
          <w:ins w:id="277" w:author="Huawei" w:date="2023-09-28T10:47:00Z"/>
          <w:noProof/>
        </w:rPr>
      </w:pPr>
      <w:bookmarkStart w:id="278" w:name="_Toc510696606"/>
      <w:bookmarkStart w:id="279" w:name="_Toc492974840"/>
      <w:bookmarkStart w:id="280" w:name="_Toc492973142"/>
      <w:bookmarkStart w:id="281" w:name="_Toc492972922"/>
      <w:bookmarkStart w:id="282" w:name="_Toc492967834"/>
      <w:bookmarkStart w:id="283" w:name="_Toc492900032"/>
      <w:bookmarkStart w:id="284" w:name="_Toc492899753"/>
      <w:bookmarkStart w:id="285" w:name="_Toc489605322"/>
      <w:ins w:id="286"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2F121FBD" w14:textId="77777777" w:rsidR="00A755FF" w:rsidRDefault="00A755FF" w:rsidP="00A755FF">
      <w:pPr>
        <w:pStyle w:val="3"/>
        <w:rPr>
          <w:ins w:id="287" w:author="Huawei" w:date="2023-09-28T10:47:00Z"/>
        </w:rPr>
      </w:pPr>
      <w:bookmarkStart w:id="288" w:name="_Toc145953056"/>
      <w:bookmarkStart w:id="289" w:name="_Toc122090703"/>
      <w:bookmarkStart w:id="290" w:name="_Toc98142565"/>
      <w:bookmarkStart w:id="291" w:name="_Toc35971398"/>
      <w:bookmarkStart w:id="292" w:name="_Toc510696607"/>
      <w:bookmarkEnd w:id="278"/>
      <w:bookmarkEnd w:id="279"/>
      <w:bookmarkEnd w:id="280"/>
      <w:bookmarkEnd w:id="281"/>
      <w:bookmarkEnd w:id="282"/>
      <w:bookmarkEnd w:id="283"/>
      <w:bookmarkEnd w:id="284"/>
      <w:bookmarkEnd w:id="285"/>
      <w:ins w:id="293" w:author="Huawei" w:date="2023-09-28T14:18:00Z">
        <w:r>
          <w:t>6.</w:t>
        </w:r>
        <w:r w:rsidRPr="00430DB9">
          <w:rPr>
            <w:highlight w:val="yellow"/>
          </w:rPr>
          <w:t>y</w:t>
        </w:r>
      </w:ins>
      <w:ins w:id="294" w:author="Huawei" w:date="2023-09-28T10:47:00Z">
        <w:r>
          <w:t>.3</w:t>
        </w:r>
        <w:r>
          <w:tab/>
          <w:t>Resources</w:t>
        </w:r>
        <w:bookmarkEnd w:id="288"/>
        <w:bookmarkEnd w:id="289"/>
        <w:bookmarkEnd w:id="290"/>
        <w:bookmarkEnd w:id="291"/>
        <w:bookmarkEnd w:id="292"/>
      </w:ins>
    </w:p>
    <w:p w14:paraId="65586827" w14:textId="77777777" w:rsidR="00A755FF" w:rsidRDefault="00A755FF" w:rsidP="00A755FF">
      <w:pPr>
        <w:pStyle w:val="4"/>
        <w:rPr>
          <w:ins w:id="295" w:author="Huawei" w:date="2023-09-28T10:47:00Z"/>
        </w:rPr>
      </w:pPr>
      <w:bookmarkStart w:id="296" w:name="_Toc145953057"/>
      <w:bookmarkStart w:id="297" w:name="_Toc122090704"/>
      <w:bookmarkStart w:id="298" w:name="_Toc98142566"/>
      <w:bookmarkStart w:id="299" w:name="_Toc35971399"/>
      <w:bookmarkStart w:id="300" w:name="_Toc510696608"/>
      <w:ins w:id="301" w:author="Huawei" w:date="2023-09-28T14:18:00Z">
        <w:r>
          <w:t>6.</w:t>
        </w:r>
        <w:r w:rsidRPr="00430DB9">
          <w:rPr>
            <w:highlight w:val="yellow"/>
          </w:rPr>
          <w:t>y</w:t>
        </w:r>
      </w:ins>
      <w:ins w:id="302" w:author="Huawei" w:date="2023-09-28T10:47:00Z">
        <w:r>
          <w:t>.3.1</w:t>
        </w:r>
        <w:r>
          <w:tab/>
          <w:t>Overview</w:t>
        </w:r>
        <w:bookmarkEnd w:id="296"/>
        <w:bookmarkEnd w:id="297"/>
        <w:bookmarkEnd w:id="298"/>
        <w:bookmarkEnd w:id="299"/>
        <w:bookmarkEnd w:id="300"/>
      </w:ins>
    </w:p>
    <w:p w14:paraId="0BA09FD9" w14:textId="77777777" w:rsidR="00A755FF" w:rsidRDefault="00A755FF" w:rsidP="00A755FF">
      <w:pPr>
        <w:rPr>
          <w:ins w:id="303" w:author="Huawei" w:date="2023-09-28T10:47:00Z"/>
          <w:lang w:eastAsia="zh-CN"/>
        </w:rPr>
      </w:pPr>
      <w:ins w:id="304" w:author="Huawei" w:date="2023-09-28T10:47:00Z">
        <w:r>
          <w:t>This clause describes the structure for the Resource URIs and the resources and methods used for the service.</w:t>
        </w:r>
      </w:ins>
    </w:p>
    <w:p w14:paraId="2C210F17" w14:textId="77777777" w:rsidR="00A755FF" w:rsidRDefault="00A755FF" w:rsidP="00A755FF">
      <w:pPr>
        <w:rPr>
          <w:ins w:id="305" w:author="Huawei" w:date="2023-09-28T10:47:00Z"/>
          <w:lang w:eastAsia="en-US"/>
        </w:rPr>
      </w:pPr>
      <w:ins w:id="306" w:author="Huawei" w:date="2023-09-28T10:47:00Z">
        <w:r>
          <w:t>Figure</w:t>
        </w:r>
      </w:ins>
      <w:ins w:id="307" w:author="Huawei1" w:date="2023-10-11T16:55:00Z">
        <w:r w:rsidRPr="00330B48">
          <w:t> </w:t>
        </w:r>
      </w:ins>
      <w:ins w:id="308" w:author="Huawei" w:date="2023-09-28T14:18:00Z">
        <w:r>
          <w:t>6.</w:t>
        </w:r>
        <w:r w:rsidRPr="00430DB9">
          <w:rPr>
            <w:highlight w:val="yellow"/>
          </w:rPr>
          <w:t>y</w:t>
        </w:r>
      </w:ins>
      <w:ins w:id="309" w:author="Huawei" w:date="2023-09-28T10:47:00Z">
        <w:r>
          <w:t xml:space="preserve">.3.1-1 describes the resource URI structure of the </w:t>
        </w:r>
      </w:ins>
      <w:proofErr w:type="spellStart"/>
      <w:ins w:id="310" w:author="Huawei" w:date="2023-09-28T14:17:00Z">
        <w:r>
          <w:rPr>
            <w:lang w:eastAsia="zh-CN"/>
          </w:rPr>
          <w:t>Npkmf_Discovery</w:t>
        </w:r>
      </w:ins>
      <w:proofErr w:type="spellEnd"/>
      <w:ins w:id="311" w:author="Huawei" w:date="2023-09-28T10:47:00Z">
        <w:r>
          <w:t xml:space="preserve"> API.</w:t>
        </w:r>
      </w:ins>
    </w:p>
    <w:p w14:paraId="0B4CB53C" w14:textId="77777777" w:rsidR="00A755FF" w:rsidRDefault="00A755FF" w:rsidP="00A755FF">
      <w:pPr>
        <w:pStyle w:val="TH"/>
        <w:rPr>
          <w:ins w:id="312" w:author="Huawei" w:date="2023-09-28T10:47:00Z"/>
          <w:lang w:eastAsia="zh-CN"/>
        </w:rPr>
      </w:pPr>
    </w:p>
    <w:p w14:paraId="18D1640A" w14:textId="77777777" w:rsidR="00A755FF" w:rsidRDefault="00A755FF" w:rsidP="00A755FF">
      <w:pPr>
        <w:pStyle w:val="TH"/>
        <w:rPr>
          <w:ins w:id="313" w:author="Huawei" w:date="2023-09-28T10:47:00Z"/>
          <w:lang w:val="en-US" w:eastAsia="zh-CN"/>
        </w:rPr>
      </w:pPr>
      <w:ins w:id="314" w:author="Huawei" w:date="2023-09-28T14:39:00Z">
        <w:r>
          <w:object w:dxaOrig="10936" w:dyaOrig="7965" w14:anchorId="60D7C0A5">
            <v:shape id="_x0000_i1026" type="#_x0000_t75" style="width:385.5pt;height:283pt" o:ole="">
              <v:imagedata r:id="rId15" o:title=""/>
            </v:shape>
            <o:OLEObject Type="Embed" ProgID="Visio.Drawing.15" ShapeID="_x0000_i1026" DrawAspect="Content" ObjectID="_1761641347" r:id="rId16"/>
          </w:object>
        </w:r>
      </w:ins>
    </w:p>
    <w:p w14:paraId="33F791AD" w14:textId="77777777" w:rsidR="00A755FF" w:rsidRDefault="00A755FF" w:rsidP="00A755FF">
      <w:pPr>
        <w:pStyle w:val="TF"/>
        <w:rPr>
          <w:ins w:id="315" w:author="Huawei" w:date="2023-09-28T10:47:00Z"/>
        </w:rPr>
      </w:pPr>
      <w:ins w:id="316" w:author="Huawei" w:date="2023-09-28T10:47:00Z">
        <w:r>
          <w:t>Figure</w:t>
        </w:r>
      </w:ins>
      <w:ins w:id="317" w:author="Huawei1" w:date="2023-10-11T16:55:00Z">
        <w:r w:rsidRPr="00330B48">
          <w:t> </w:t>
        </w:r>
      </w:ins>
      <w:ins w:id="318" w:author="Huawei" w:date="2023-09-28T14:18:00Z">
        <w:r>
          <w:t>6.</w:t>
        </w:r>
        <w:r w:rsidRPr="0070543F">
          <w:rPr>
            <w:highlight w:val="yellow"/>
          </w:rPr>
          <w:t>y</w:t>
        </w:r>
      </w:ins>
      <w:ins w:id="319" w:author="Huawei" w:date="2023-09-28T10:47:00Z">
        <w:r>
          <w:t xml:space="preserve">.3.1-1: Resource URI structure of the </w:t>
        </w:r>
      </w:ins>
      <w:proofErr w:type="spellStart"/>
      <w:ins w:id="320" w:author="Huawei" w:date="2023-09-28T14:17:00Z">
        <w:r>
          <w:rPr>
            <w:lang w:eastAsia="zh-CN"/>
          </w:rPr>
          <w:t>Npkmf_Discovery</w:t>
        </w:r>
      </w:ins>
      <w:proofErr w:type="spellEnd"/>
      <w:ins w:id="321" w:author="Huawei" w:date="2023-09-28T10:47:00Z">
        <w:r>
          <w:t xml:space="preserve"> API</w:t>
        </w:r>
      </w:ins>
    </w:p>
    <w:p w14:paraId="3B9C5C9C" w14:textId="77777777" w:rsidR="00A755FF" w:rsidRDefault="00A755FF" w:rsidP="00A755FF">
      <w:pPr>
        <w:rPr>
          <w:ins w:id="322" w:author="Huawei" w:date="2023-09-28T10:47:00Z"/>
        </w:rPr>
      </w:pPr>
      <w:ins w:id="323" w:author="Huawei" w:date="2023-09-28T10:47:00Z">
        <w:r>
          <w:t>Table</w:t>
        </w:r>
      </w:ins>
      <w:ins w:id="324" w:author="Huawei1" w:date="2023-10-11T16:55:00Z">
        <w:r w:rsidRPr="00330B48">
          <w:t> </w:t>
        </w:r>
      </w:ins>
      <w:ins w:id="325" w:author="Huawei" w:date="2023-09-28T14:18:00Z">
        <w:r>
          <w:t>6.</w:t>
        </w:r>
        <w:r w:rsidRPr="00430DB9">
          <w:rPr>
            <w:highlight w:val="yellow"/>
          </w:rPr>
          <w:t>y</w:t>
        </w:r>
      </w:ins>
      <w:ins w:id="326" w:author="Huawei" w:date="2023-09-28T10:47:00Z">
        <w:r>
          <w:t>.3.1-1 provides an overview of the resources and applicable HTTP methods.</w:t>
        </w:r>
      </w:ins>
    </w:p>
    <w:p w14:paraId="7899A070" w14:textId="77777777" w:rsidR="00A755FF" w:rsidRDefault="00A755FF" w:rsidP="00A755FF">
      <w:pPr>
        <w:pStyle w:val="TH"/>
        <w:rPr>
          <w:ins w:id="327" w:author="Huawei" w:date="2023-09-28T10:47:00Z"/>
        </w:rPr>
      </w:pPr>
      <w:ins w:id="328" w:author="Huawei" w:date="2023-09-28T10:47:00Z">
        <w:r>
          <w:t>Table</w:t>
        </w:r>
      </w:ins>
      <w:ins w:id="329" w:author="Huawei1" w:date="2023-10-11T16:55:00Z">
        <w:r w:rsidRPr="00330B48">
          <w:t> </w:t>
        </w:r>
      </w:ins>
      <w:ins w:id="330" w:author="Huawei" w:date="2023-09-28T14:18:00Z">
        <w:r>
          <w:t>6.</w:t>
        </w:r>
        <w:r w:rsidRPr="00430DB9">
          <w:rPr>
            <w:highlight w:val="yellow"/>
          </w:rPr>
          <w:t>y</w:t>
        </w:r>
      </w:ins>
      <w:ins w:id="331"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A755FF" w14:paraId="64DE7510" w14:textId="77777777" w:rsidTr="0022285B">
        <w:trPr>
          <w:jc w:val="center"/>
          <w:ins w:id="332"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BBD" w14:textId="77777777" w:rsidR="00A755FF" w:rsidRDefault="00A755FF" w:rsidP="0022285B">
            <w:pPr>
              <w:pStyle w:val="TAH"/>
              <w:rPr>
                <w:ins w:id="333" w:author="Huawei" w:date="2023-09-28T10:47:00Z"/>
              </w:rPr>
            </w:pPr>
            <w:ins w:id="334"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DC7FA9" w14:textId="77777777" w:rsidR="00A755FF" w:rsidRDefault="00A755FF" w:rsidP="0022285B">
            <w:pPr>
              <w:pStyle w:val="TAH"/>
              <w:rPr>
                <w:ins w:id="335" w:author="Huawei" w:date="2023-09-28T10:47:00Z"/>
              </w:rPr>
            </w:pPr>
            <w:ins w:id="336"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A539C" w14:textId="77777777" w:rsidR="00A755FF" w:rsidRDefault="00A755FF" w:rsidP="0022285B">
            <w:pPr>
              <w:pStyle w:val="TAH"/>
              <w:rPr>
                <w:ins w:id="337" w:author="Huawei" w:date="2023-09-28T10:47:00Z"/>
              </w:rPr>
            </w:pPr>
            <w:ins w:id="338"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639A7" w14:textId="77777777" w:rsidR="00A755FF" w:rsidRDefault="00A755FF" w:rsidP="0022285B">
            <w:pPr>
              <w:pStyle w:val="TAH"/>
              <w:rPr>
                <w:ins w:id="339" w:author="Huawei" w:date="2023-09-28T10:47:00Z"/>
              </w:rPr>
            </w:pPr>
            <w:ins w:id="340" w:author="Huawei" w:date="2023-09-28T10:47:00Z">
              <w:r>
                <w:t>Description</w:t>
              </w:r>
            </w:ins>
          </w:p>
        </w:tc>
      </w:tr>
      <w:tr w:rsidR="00A755FF" w14:paraId="609F8BD0" w14:textId="77777777" w:rsidTr="0022285B">
        <w:trPr>
          <w:jc w:val="center"/>
          <w:ins w:id="341"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DC5E6" w14:textId="77777777" w:rsidR="00A755FF" w:rsidRDefault="00A755FF" w:rsidP="0022285B">
            <w:pPr>
              <w:pStyle w:val="TAL"/>
              <w:rPr>
                <w:ins w:id="342" w:author="Huawei" w:date="2023-09-28T10:47:00Z"/>
              </w:rPr>
            </w:pPr>
            <w:proofErr w:type="spellStart"/>
            <w:ins w:id="343"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6DDDCF49" w14:textId="77777777" w:rsidR="00A755FF" w:rsidRDefault="00A755FF" w:rsidP="0022285B">
            <w:pPr>
              <w:pStyle w:val="TAL"/>
              <w:rPr>
                <w:ins w:id="344" w:author="Huawei" w:date="2023-09-28T10:47:00Z"/>
              </w:rPr>
            </w:pPr>
            <w:ins w:id="345"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71660F57" w14:textId="77777777" w:rsidR="00A755FF" w:rsidRDefault="00A755FF" w:rsidP="0022285B">
            <w:pPr>
              <w:pStyle w:val="TAL"/>
              <w:rPr>
                <w:ins w:id="346" w:author="Huawei" w:date="2023-09-28T10:47:00Z"/>
              </w:rPr>
            </w:pPr>
            <w:ins w:id="347"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73676521" w14:textId="77777777" w:rsidR="00A755FF" w:rsidRDefault="00A755FF" w:rsidP="0022285B">
            <w:pPr>
              <w:pStyle w:val="TAL"/>
              <w:rPr>
                <w:ins w:id="348" w:author="Huawei" w:date="2023-09-28T10:47:00Z"/>
              </w:rPr>
            </w:pPr>
            <w:ins w:id="349" w:author="Huawei" w:date="2023-09-28T14:46:00Z">
              <w:r>
                <w:t xml:space="preserve">Obtain the authorization </w:t>
              </w:r>
            </w:ins>
            <w:ins w:id="350" w:author="Huawei" w:date="2023-09-28T14:47:00Z">
              <w:r>
                <w:t>from the 5G PKMF for announcing in the PLMN</w:t>
              </w:r>
            </w:ins>
          </w:p>
        </w:tc>
      </w:tr>
      <w:tr w:rsidR="00A755FF" w14:paraId="334B51EE" w14:textId="77777777" w:rsidTr="0022285B">
        <w:trPr>
          <w:jc w:val="center"/>
          <w:ins w:id="351"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63C388E5" w14:textId="77777777" w:rsidR="00A755FF" w:rsidRDefault="00A755FF" w:rsidP="0022285B">
            <w:pPr>
              <w:pStyle w:val="TAL"/>
              <w:rPr>
                <w:ins w:id="352" w:author="Huawei" w:date="2023-09-28T14:43:00Z"/>
                <w:lang w:eastAsia="zh-CN"/>
              </w:rPr>
            </w:pPr>
            <w:proofErr w:type="spellStart"/>
            <w:ins w:id="353"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5F67AD54" w14:textId="77777777" w:rsidR="00A755FF" w:rsidRDefault="00A755FF" w:rsidP="0022285B">
            <w:pPr>
              <w:pStyle w:val="TAL"/>
              <w:rPr>
                <w:ins w:id="354" w:author="Huawei" w:date="2023-09-28T14:43:00Z"/>
              </w:rPr>
            </w:pPr>
            <w:ins w:id="355" w:author="Huawei" w:date="2023-09-28T14:47:00Z">
              <w:r>
                <w:t>/{</w:t>
              </w:r>
              <w:proofErr w:type="spellStart"/>
              <w:r>
                <w:t>ueId</w:t>
              </w:r>
              <w:proofErr w:type="spellEnd"/>
              <w:r>
                <w:t>}/</w:t>
              </w:r>
            </w:ins>
            <w:ins w:id="356" w:author="Huawei" w:date="2023-09-28T14:48:00Z">
              <w:r>
                <w:t>monitor-key</w:t>
              </w:r>
            </w:ins>
            <w:ins w:id="357"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27715E30" w14:textId="77777777" w:rsidR="00A755FF" w:rsidRDefault="00A755FF" w:rsidP="0022285B">
            <w:pPr>
              <w:pStyle w:val="TAL"/>
              <w:rPr>
                <w:ins w:id="358" w:author="Huawei" w:date="2023-09-28T14:43:00Z"/>
              </w:rPr>
            </w:pPr>
            <w:ins w:id="359"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33715C7" w14:textId="77777777" w:rsidR="00A755FF" w:rsidRDefault="00A755FF" w:rsidP="0022285B">
            <w:pPr>
              <w:pStyle w:val="TAL"/>
              <w:rPr>
                <w:ins w:id="360" w:author="Huawei" w:date="2023-09-28T14:43:00Z"/>
              </w:rPr>
            </w:pPr>
            <w:ins w:id="361" w:author="Huawei" w:date="2023-09-28T14:47:00Z">
              <w:r>
                <w:t>Obtain the discovery key from the 5G PKMF for monitoring in the PLMN</w:t>
              </w:r>
            </w:ins>
          </w:p>
        </w:tc>
      </w:tr>
      <w:tr w:rsidR="00A755FF" w14:paraId="3DAD5941" w14:textId="77777777" w:rsidTr="0022285B">
        <w:trPr>
          <w:jc w:val="center"/>
          <w:ins w:id="362"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6B92DABF" w14:textId="77777777" w:rsidR="00A755FF" w:rsidRDefault="00A755FF" w:rsidP="0022285B">
            <w:pPr>
              <w:pStyle w:val="TAL"/>
              <w:rPr>
                <w:ins w:id="363" w:author="Huawei" w:date="2023-09-28T14:43:00Z"/>
                <w:lang w:eastAsia="zh-CN"/>
              </w:rPr>
            </w:pPr>
            <w:proofErr w:type="spellStart"/>
            <w:ins w:id="364" w:author="Huawei" w:date="2023-09-28T14:43:00Z">
              <w:r>
                <w:rPr>
                  <w:rFonts w:hint="eastAsia"/>
                  <w:lang w:eastAsia="zh-CN"/>
                </w:rPr>
                <w:t>D</w:t>
              </w:r>
              <w:r>
                <w:rPr>
                  <w:lang w:eastAsia="zh-CN"/>
                </w:rPr>
                <w:t>i</w:t>
              </w:r>
            </w:ins>
            <w:ins w:id="365"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7BDEAF91" w14:textId="77777777" w:rsidR="00A755FF" w:rsidRDefault="00A755FF" w:rsidP="0022285B">
            <w:pPr>
              <w:pStyle w:val="TAL"/>
              <w:rPr>
                <w:ins w:id="366" w:author="Huawei" w:date="2023-09-28T14:43:00Z"/>
              </w:rPr>
            </w:pPr>
            <w:ins w:id="367" w:author="Huawei" w:date="2023-09-28T14:47:00Z">
              <w:r>
                <w:t>/{</w:t>
              </w:r>
              <w:proofErr w:type="spellStart"/>
              <w:r>
                <w:t>ueId</w:t>
              </w:r>
              <w:proofErr w:type="spellEnd"/>
              <w:r>
                <w:t>}/</w:t>
              </w:r>
            </w:ins>
            <w:ins w:id="368" w:author="Huawei" w:date="2023-09-28T14:48:00Z">
              <w:r>
                <w:t>discovery-key</w:t>
              </w:r>
            </w:ins>
            <w:ins w:id="369"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29025A51" w14:textId="77777777" w:rsidR="00A755FF" w:rsidRDefault="00A755FF" w:rsidP="0022285B">
            <w:pPr>
              <w:pStyle w:val="TAL"/>
              <w:rPr>
                <w:ins w:id="370" w:author="Huawei" w:date="2023-09-28T14:43:00Z"/>
              </w:rPr>
            </w:pPr>
            <w:ins w:id="371"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5A4FAD04" w14:textId="77777777" w:rsidR="00A755FF" w:rsidRDefault="00A755FF" w:rsidP="0022285B">
            <w:pPr>
              <w:pStyle w:val="TAL"/>
              <w:rPr>
                <w:ins w:id="372" w:author="Huawei" w:date="2023-09-28T14:43:00Z"/>
              </w:rPr>
            </w:pPr>
            <w:ins w:id="373" w:author="Huawei" w:date="2023-09-28T14:47:00Z">
              <w:r>
                <w:t>Obtain the discovery key from the 5G PKMF for a discoverer UE in the PLMN to operate Model B restricted discovery</w:t>
              </w:r>
            </w:ins>
          </w:p>
        </w:tc>
      </w:tr>
    </w:tbl>
    <w:p w14:paraId="3E45F48C" w14:textId="77777777" w:rsidR="00A755FF" w:rsidRDefault="00A755FF" w:rsidP="00A755FF">
      <w:pPr>
        <w:pStyle w:val="Guidance"/>
        <w:rPr>
          <w:ins w:id="374" w:author="Huawei" w:date="2023-09-28T10:47:00Z"/>
          <w:rFonts w:eastAsia="等线"/>
          <w:lang w:eastAsia="en-US"/>
        </w:rPr>
      </w:pPr>
    </w:p>
    <w:p w14:paraId="1CC361D9" w14:textId="77777777" w:rsidR="00A755FF" w:rsidRDefault="00A755FF" w:rsidP="00A755FF">
      <w:pPr>
        <w:pStyle w:val="4"/>
        <w:rPr>
          <w:ins w:id="375" w:author="Huawei1" w:date="2023-10-12T06:34:00Z"/>
        </w:rPr>
      </w:pPr>
      <w:bookmarkStart w:id="376" w:name="_Toc145953058"/>
      <w:bookmarkStart w:id="377" w:name="_Toc122090705"/>
      <w:bookmarkStart w:id="378" w:name="_Toc98142567"/>
      <w:bookmarkStart w:id="379" w:name="_Toc35971400"/>
      <w:bookmarkStart w:id="380" w:name="_Toc510696609"/>
      <w:bookmarkStart w:id="381" w:name="_Toc145953062"/>
      <w:bookmarkStart w:id="382" w:name="_Toc122090709"/>
      <w:bookmarkStart w:id="383" w:name="_Toc98142573"/>
      <w:bookmarkStart w:id="384" w:name="_Toc35971406"/>
      <w:bookmarkStart w:id="385" w:name="_Toc510696615"/>
      <w:ins w:id="386" w:author="Huawei1" w:date="2023-10-12T06:34:00Z">
        <w:r>
          <w:t>6.</w:t>
        </w:r>
        <w:r w:rsidRPr="00430DB9">
          <w:rPr>
            <w:highlight w:val="yellow"/>
          </w:rPr>
          <w:t>y</w:t>
        </w:r>
        <w:r>
          <w:t>.3.2</w:t>
        </w:r>
        <w:r>
          <w:tab/>
          <w:t xml:space="preserve">Resource: </w:t>
        </w:r>
        <w:bookmarkEnd w:id="376"/>
        <w:bookmarkEnd w:id="377"/>
        <w:bookmarkEnd w:id="378"/>
        <w:bookmarkEnd w:id="379"/>
        <w:bookmarkEnd w:id="380"/>
        <w:proofErr w:type="spellStart"/>
        <w:r>
          <w:t>AnnounceAuthorize</w:t>
        </w:r>
        <w:proofErr w:type="spellEnd"/>
      </w:ins>
    </w:p>
    <w:p w14:paraId="0E8D8426" w14:textId="77777777" w:rsidR="00A755FF" w:rsidRDefault="00A755FF" w:rsidP="00A755FF">
      <w:pPr>
        <w:pStyle w:val="5"/>
        <w:rPr>
          <w:ins w:id="387" w:author="Huawei1" w:date="2023-10-12T06:34:00Z"/>
        </w:rPr>
      </w:pPr>
      <w:bookmarkStart w:id="388" w:name="_Toc145953059"/>
      <w:bookmarkStart w:id="389" w:name="_Toc122090706"/>
      <w:bookmarkStart w:id="390" w:name="_Toc98142568"/>
      <w:bookmarkStart w:id="391" w:name="_Toc35971401"/>
      <w:bookmarkStart w:id="392" w:name="_Toc510696610"/>
      <w:ins w:id="393" w:author="Huawei1" w:date="2023-10-12T06:34:00Z">
        <w:r>
          <w:t>6.</w:t>
        </w:r>
        <w:r w:rsidRPr="00430DB9">
          <w:rPr>
            <w:highlight w:val="yellow"/>
          </w:rPr>
          <w:t>y</w:t>
        </w:r>
        <w:r>
          <w:t>.3.2.1</w:t>
        </w:r>
        <w:r>
          <w:tab/>
          <w:t>Description</w:t>
        </w:r>
        <w:bookmarkEnd w:id="388"/>
        <w:bookmarkEnd w:id="389"/>
        <w:bookmarkEnd w:id="390"/>
        <w:bookmarkEnd w:id="391"/>
        <w:bookmarkEnd w:id="392"/>
      </w:ins>
    </w:p>
    <w:p w14:paraId="66134FC3" w14:textId="77777777" w:rsidR="00A755FF" w:rsidRDefault="00A755FF" w:rsidP="00A755FF">
      <w:pPr>
        <w:pStyle w:val="5"/>
        <w:rPr>
          <w:ins w:id="394" w:author="Huawei1" w:date="2023-10-12T06:34:00Z"/>
        </w:rPr>
      </w:pPr>
      <w:bookmarkStart w:id="395" w:name="_Toc145953060"/>
      <w:bookmarkStart w:id="396" w:name="_Toc122090707"/>
      <w:bookmarkStart w:id="397" w:name="_Toc98142569"/>
      <w:bookmarkStart w:id="398" w:name="_Toc35971402"/>
      <w:bookmarkStart w:id="399" w:name="_Toc510696612"/>
      <w:ins w:id="400" w:author="Huawei1" w:date="2023-10-12T06:34:00Z">
        <w:r>
          <w:t>6.</w:t>
        </w:r>
        <w:r w:rsidRPr="00430DB9">
          <w:rPr>
            <w:highlight w:val="yellow"/>
          </w:rPr>
          <w:t>y</w:t>
        </w:r>
        <w:r>
          <w:t>.3.2.2</w:t>
        </w:r>
        <w:r>
          <w:tab/>
          <w:t>Resource Definition</w:t>
        </w:r>
        <w:bookmarkEnd w:id="395"/>
        <w:bookmarkEnd w:id="396"/>
        <w:bookmarkEnd w:id="397"/>
        <w:bookmarkEnd w:id="398"/>
      </w:ins>
    </w:p>
    <w:p w14:paraId="0DE7E141" w14:textId="77777777" w:rsidR="00A755FF" w:rsidRDefault="00A755FF" w:rsidP="00A755FF">
      <w:pPr>
        <w:rPr>
          <w:ins w:id="401" w:author="Huawei1" w:date="2023-10-12T06:34:00Z"/>
        </w:rPr>
      </w:pPr>
      <w:ins w:id="402" w:author="Huawei1" w:date="2023-10-12T06:34:00Z">
        <w:r>
          <w:t xml:space="preserve">Resource URI: </w:t>
        </w:r>
        <w:r>
          <w:rPr>
            <w:b/>
            <w:noProof/>
          </w:rPr>
          <w:t>{apiRoot}/npkmf-disc/&lt;apiVersion&gt;/{ueId}/announce-authorize/{</w:t>
        </w:r>
        <w:r w:rsidRPr="00152E6E">
          <w:rPr>
            <w:b/>
            <w:noProof/>
          </w:rPr>
          <w:t>userInfoId</w:t>
        </w:r>
        <w:r>
          <w:rPr>
            <w:b/>
            <w:noProof/>
          </w:rPr>
          <w:t>}</w:t>
        </w:r>
      </w:ins>
    </w:p>
    <w:p w14:paraId="13B9464B" w14:textId="77777777" w:rsidR="00A755FF" w:rsidRDefault="00A755FF" w:rsidP="00A755FF">
      <w:pPr>
        <w:rPr>
          <w:ins w:id="403" w:author="Huawei1" w:date="2023-10-12T06:34:00Z"/>
          <w:rFonts w:ascii="Arial" w:hAnsi="Arial" w:cs="Arial"/>
        </w:rPr>
      </w:pPr>
      <w:ins w:id="404" w:author="Huawei1" w:date="2023-10-12T06:34:00Z">
        <w:r>
          <w:t>This resource shall support the resource URI variables defined in table 6.</w:t>
        </w:r>
        <w:r w:rsidRPr="00430DB9">
          <w:rPr>
            <w:highlight w:val="yellow"/>
          </w:rPr>
          <w:t>y</w:t>
        </w:r>
        <w:r>
          <w:t>.3.2.2-1</w:t>
        </w:r>
        <w:r>
          <w:rPr>
            <w:rFonts w:ascii="Arial" w:hAnsi="Arial" w:cs="Arial"/>
          </w:rPr>
          <w:t>.</w:t>
        </w:r>
      </w:ins>
    </w:p>
    <w:p w14:paraId="45CA7041" w14:textId="77777777" w:rsidR="00A755FF" w:rsidRDefault="00A755FF" w:rsidP="00A755FF">
      <w:pPr>
        <w:pStyle w:val="TH"/>
        <w:rPr>
          <w:ins w:id="405" w:author="Huawei1" w:date="2023-10-12T06:34:00Z"/>
          <w:rFonts w:cs="Arial"/>
        </w:rPr>
      </w:pPr>
      <w:ins w:id="406" w:author="Huawei1" w:date="2023-10-12T06:34:00Z">
        <w:r>
          <w:lastRenderedPageBreak/>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A755FF" w14:paraId="214D0615" w14:textId="77777777" w:rsidTr="0022285B">
        <w:trPr>
          <w:jc w:val="center"/>
          <w:ins w:id="407"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0241529F" w14:textId="77777777" w:rsidR="00A755FF" w:rsidRDefault="00A755FF" w:rsidP="0022285B">
            <w:pPr>
              <w:pStyle w:val="TAH"/>
              <w:rPr>
                <w:ins w:id="408" w:author="Huawei1" w:date="2023-10-12T06:34:00Z"/>
              </w:rPr>
            </w:pPr>
            <w:ins w:id="409"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1F0B4B8C" w14:textId="77777777" w:rsidR="00A755FF" w:rsidRDefault="00A755FF" w:rsidP="0022285B">
            <w:pPr>
              <w:pStyle w:val="TAH"/>
              <w:rPr>
                <w:ins w:id="410" w:author="Huawei1" w:date="2023-10-12T06:34:00Z"/>
              </w:rPr>
            </w:pPr>
            <w:ins w:id="411"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5DECAB" w14:textId="77777777" w:rsidR="00A755FF" w:rsidRDefault="00A755FF" w:rsidP="0022285B">
            <w:pPr>
              <w:pStyle w:val="TAH"/>
              <w:rPr>
                <w:ins w:id="412" w:author="Huawei1" w:date="2023-10-12T06:34:00Z"/>
              </w:rPr>
            </w:pPr>
            <w:ins w:id="413" w:author="Huawei1" w:date="2023-10-12T06:34:00Z">
              <w:r>
                <w:t>Definition</w:t>
              </w:r>
            </w:ins>
          </w:p>
        </w:tc>
      </w:tr>
      <w:tr w:rsidR="00A755FF" w14:paraId="1F59C1BF" w14:textId="77777777" w:rsidTr="0022285B">
        <w:trPr>
          <w:jc w:val="center"/>
          <w:ins w:id="414"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22EF22AE" w14:textId="77777777" w:rsidR="00A755FF" w:rsidRDefault="00A755FF" w:rsidP="0022285B">
            <w:pPr>
              <w:pStyle w:val="TAL"/>
              <w:rPr>
                <w:ins w:id="415" w:author="Huawei1" w:date="2023-10-12T06:34:00Z"/>
              </w:rPr>
            </w:pPr>
            <w:proofErr w:type="spellStart"/>
            <w:ins w:id="416"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4B1238E3" w14:textId="77777777" w:rsidR="00A755FF" w:rsidRDefault="00A755FF" w:rsidP="0022285B">
            <w:pPr>
              <w:pStyle w:val="TAL"/>
              <w:rPr>
                <w:ins w:id="417" w:author="Huawei1" w:date="2023-10-12T06:34:00Z"/>
              </w:rPr>
            </w:pPr>
            <w:ins w:id="418"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51D47D7" w14:textId="77777777" w:rsidR="00A755FF" w:rsidRDefault="00A755FF" w:rsidP="0022285B">
            <w:pPr>
              <w:pStyle w:val="TAL"/>
              <w:rPr>
                <w:ins w:id="419" w:author="Huawei1" w:date="2023-10-12T06:34:00Z"/>
              </w:rPr>
            </w:pPr>
            <w:ins w:id="420" w:author="Huawei1" w:date="2023-10-12T06:34:00Z">
              <w:r>
                <w:t>See clause</w:t>
              </w:r>
              <w:r>
                <w:rPr>
                  <w:lang w:val="en-US" w:eastAsia="zh-CN"/>
                </w:rPr>
                <w:t> </w:t>
              </w:r>
              <w:proofErr w:type="gramStart"/>
              <w:r>
                <w:t>6.y.</w:t>
              </w:r>
              <w:proofErr w:type="gramEnd"/>
              <w:r>
                <w:t>1</w:t>
              </w:r>
            </w:ins>
          </w:p>
        </w:tc>
      </w:tr>
      <w:tr w:rsidR="00A755FF" w14:paraId="41C5AB53" w14:textId="77777777" w:rsidTr="0022285B">
        <w:trPr>
          <w:jc w:val="center"/>
          <w:ins w:id="421"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516A9088" w14:textId="77777777" w:rsidR="00A755FF" w:rsidRDefault="00A755FF" w:rsidP="0022285B">
            <w:pPr>
              <w:pStyle w:val="TAL"/>
              <w:rPr>
                <w:ins w:id="422" w:author="Huawei1" w:date="2023-10-12T06:34:00Z"/>
              </w:rPr>
            </w:pPr>
            <w:proofErr w:type="spellStart"/>
            <w:ins w:id="423"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00378A93" w14:textId="77777777" w:rsidR="00A755FF" w:rsidRDefault="00A755FF" w:rsidP="0022285B">
            <w:pPr>
              <w:pStyle w:val="TAL"/>
              <w:rPr>
                <w:ins w:id="424" w:author="Huawei1" w:date="2023-10-12T06:34:00Z"/>
              </w:rPr>
            </w:pPr>
            <w:proofErr w:type="spellStart"/>
            <w:ins w:id="425"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6DCBE2B8" w14:textId="77777777" w:rsidR="00A755FF" w:rsidRDefault="00A755FF" w:rsidP="0022285B">
            <w:pPr>
              <w:pStyle w:val="TAL"/>
              <w:rPr>
                <w:ins w:id="426" w:author="Huawei1" w:date="2023-10-12T06:34:00Z"/>
              </w:rPr>
            </w:pPr>
            <w:ins w:id="427"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A755FF" w14:paraId="039F36F1" w14:textId="77777777" w:rsidTr="0022285B">
        <w:trPr>
          <w:jc w:val="center"/>
          <w:ins w:id="428"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574A6864" w14:textId="77777777" w:rsidR="00A755FF" w:rsidRDefault="00A755FF" w:rsidP="0022285B">
            <w:pPr>
              <w:pStyle w:val="TAL"/>
              <w:rPr>
                <w:ins w:id="429" w:author="Huawei1" w:date="2023-10-12T06:34:00Z"/>
              </w:rPr>
            </w:pPr>
            <w:proofErr w:type="spellStart"/>
            <w:ins w:id="430"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C93AAFA" w14:textId="77777777" w:rsidR="00A755FF" w:rsidRDefault="00A755FF" w:rsidP="0022285B">
            <w:pPr>
              <w:pStyle w:val="TAL"/>
              <w:rPr>
                <w:ins w:id="431" w:author="Huawei1" w:date="2023-10-12T06:34:00Z"/>
              </w:rPr>
            </w:pPr>
            <w:proofErr w:type="spellStart"/>
            <w:ins w:id="432"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2813332E" w14:textId="77777777" w:rsidR="00A755FF" w:rsidRDefault="00A755FF" w:rsidP="0022285B">
            <w:pPr>
              <w:pStyle w:val="TAL"/>
              <w:rPr>
                <w:ins w:id="433" w:author="Huawei1" w:date="2023-10-12T06:34:00Z"/>
              </w:rPr>
            </w:pPr>
            <w:ins w:id="434" w:author="Huawei1" w:date="2023-10-12T06:34:00Z">
              <w:r>
                <w:t xml:space="preserve">Represents </w:t>
              </w:r>
              <w:r>
                <w:rPr>
                  <w:lang w:eastAsia="zh-CN"/>
                </w:rPr>
                <w:t>User Info Id.</w:t>
              </w:r>
            </w:ins>
          </w:p>
        </w:tc>
      </w:tr>
    </w:tbl>
    <w:p w14:paraId="0E0B7D1E" w14:textId="77777777" w:rsidR="00A755FF" w:rsidRDefault="00A755FF" w:rsidP="00A755FF">
      <w:pPr>
        <w:pStyle w:val="Guidance"/>
        <w:rPr>
          <w:ins w:id="435" w:author="Huawei1" w:date="2023-10-12T06:34:00Z"/>
          <w:rFonts w:eastAsia="等线"/>
          <w:lang w:eastAsia="en-US"/>
        </w:rPr>
      </w:pPr>
    </w:p>
    <w:p w14:paraId="69CB98E6" w14:textId="77777777" w:rsidR="00A755FF" w:rsidRDefault="00A755FF" w:rsidP="00A755FF">
      <w:pPr>
        <w:pStyle w:val="5"/>
        <w:rPr>
          <w:ins w:id="436" w:author="Huawei1" w:date="2023-10-12T06:34:00Z"/>
        </w:rPr>
      </w:pPr>
      <w:bookmarkStart w:id="437" w:name="_Toc145953061"/>
      <w:bookmarkStart w:id="438" w:name="_Toc122090708"/>
      <w:bookmarkStart w:id="439" w:name="_Toc98142570"/>
      <w:bookmarkStart w:id="440" w:name="_Toc35971403"/>
      <w:ins w:id="441" w:author="Huawei1" w:date="2023-10-12T06:34:00Z">
        <w:r>
          <w:t>6.</w:t>
        </w:r>
        <w:r w:rsidRPr="00430DB9">
          <w:rPr>
            <w:highlight w:val="yellow"/>
          </w:rPr>
          <w:t>y</w:t>
        </w:r>
        <w:r>
          <w:t>.3.2.3</w:t>
        </w:r>
        <w:r>
          <w:tab/>
          <w:t>Resource Standard Methods</w:t>
        </w:r>
        <w:bookmarkEnd w:id="399"/>
        <w:bookmarkEnd w:id="437"/>
        <w:bookmarkEnd w:id="438"/>
        <w:bookmarkEnd w:id="439"/>
        <w:bookmarkEnd w:id="440"/>
      </w:ins>
    </w:p>
    <w:p w14:paraId="42B5A7D1" w14:textId="77777777" w:rsidR="00A755FF" w:rsidRDefault="00A755FF" w:rsidP="00A755FF">
      <w:pPr>
        <w:pStyle w:val="H6"/>
        <w:rPr>
          <w:ins w:id="442" w:author="Huawei1" w:date="2023-10-12T06:34:00Z"/>
          <w:lang w:eastAsia="en-GB"/>
        </w:rPr>
      </w:pPr>
      <w:bookmarkStart w:id="443" w:name="_Toc70925852"/>
      <w:bookmarkStart w:id="444" w:name="_Toc35971404"/>
      <w:bookmarkStart w:id="445" w:name="_Toc510696613"/>
      <w:ins w:id="446" w:author="Huawei1" w:date="2023-10-12T06:34:00Z">
        <w:r>
          <w:t>6.</w:t>
        </w:r>
        <w:r w:rsidRPr="00430DB9">
          <w:rPr>
            <w:highlight w:val="yellow"/>
          </w:rPr>
          <w:t>y</w:t>
        </w:r>
        <w:r>
          <w:t>.3.2.3.1</w:t>
        </w:r>
        <w:r>
          <w:tab/>
          <w:t>PUT</w:t>
        </w:r>
        <w:bookmarkEnd w:id="443"/>
        <w:bookmarkEnd w:id="444"/>
        <w:bookmarkEnd w:id="445"/>
      </w:ins>
    </w:p>
    <w:p w14:paraId="4DF3C4DB" w14:textId="77777777" w:rsidR="00A755FF" w:rsidRDefault="00A755FF" w:rsidP="00A755FF">
      <w:pPr>
        <w:rPr>
          <w:ins w:id="447" w:author="Huawei1" w:date="2023-10-12T06:34:00Z"/>
        </w:rPr>
      </w:pPr>
      <w:ins w:id="448" w:author="Huawei1" w:date="2023-10-12T06:34:00Z">
        <w:r>
          <w:t>This method shall support the URI query parameters specified in table</w:t>
        </w:r>
      </w:ins>
      <w:ins w:id="449" w:author="Huawei1" w:date="2023-10-11T16:55:00Z">
        <w:r w:rsidRPr="00330B48">
          <w:t> </w:t>
        </w:r>
      </w:ins>
      <w:ins w:id="450" w:author="Huawei1" w:date="2023-10-12T06:34:00Z">
        <w:r>
          <w:t>6.</w:t>
        </w:r>
        <w:r w:rsidRPr="00430DB9">
          <w:rPr>
            <w:highlight w:val="yellow"/>
          </w:rPr>
          <w:t>y</w:t>
        </w:r>
        <w:r>
          <w:t>.3.2.3.1-1.</w:t>
        </w:r>
      </w:ins>
    </w:p>
    <w:p w14:paraId="1BD3EDC9" w14:textId="77777777" w:rsidR="00A755FF" w:rsidRDefault="00A755FF" w:rsidP="00A755FF">
      <w:pPr>
        <w:pStyle w:val="TH"/>
        <w:rPr>
          <w:ins w:id="451" w:author="Huawei1" w:date="2023-10-12T06:34:00Z"/>
          <w:rFonts w:cs="Arial"/>
        </w:rPr>
      </w:pPr>
      <w:ins w:id="452" w:author="Huawei1" w:date="2023-10-12T06:34:00Z">
        <w:r>
          <w:t>Table</w:t>
        </w:r>
      </w:ins>
      <w:ins w:id="453" w:author="Huawei1" w:date="2023-10-11T16:55:00Z">
        <w:r w:rsidRPr="00330B48">
          <w:t> </w:t>
        </w:r>
      </w:ins>
      <w:ins w:id="454"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A755FF" w14:paraId="5903AC02" w14:textId="77777777" w:rsidTr="0022285B">
        <w:trPr>
          <w:jc w:val="center"/>
          <w:ins w:id="45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604E6" w14:textId="77777777" w:rsidR="00A755FF" w:rsidRDefault="00A755FF" w:rsidP="0022285B">
            <w:pPr>
              <w:pStyle w:val="TAH"/>
              <w:rPr>
                <w:ins w:id="456" w:author="Huawei1" w:date="2023-10-12T06:34:00Z"/>
              </w:rPr>
            </w:pPr>
            <w:ins w:id="457"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B06ACF7" w14:textId="77777777" w:rsidR="00A755FF" w:rsidRDefault="00A755FF" w:rsidP="0022285B">
            <w:pPr>
              <w:pStyle w:val="TAH"/>
              <w:rPr>
                <w:ins w:id="458" w:author="Huawei1" w:date="2023-10-12T06:34:00Z"/>
              </w:rPr>
            </w:pPr>
            <w:ins w:id="459"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266F86" w14:textId="77777777" w:rsidR="00A755FF" w:rsidRDefault="00A755FF" w:rsidP="0022285B">
            <w:pPr>
              <w:pStyle w:val="TAH"/>
              <w:rPr>
                <w:ins w:id="460" w:author="Huawei1" w:date="2023-10-12T06:34:00Z"/>
              </w:rPr>
            </w:pPr>
            <w:ins w:id="461"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9141D2" w14:textId="77777777" w:rsidR="00A755FF" w:rsidRDefault="00A755FF" w:rsidP="0022285B">
            <w:pPr>
              <w:pStyle w:val="TAH"/>
              <w:rPr>
                <w:ins w:id="462" w:author="Huawei1" w:date="2023-10-12T06:34:00Z"/>
              </w:rPr>
            </w:pPr>
            <w:ins w:id="463"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6DC79" w14:textId="77777777" w:rsidR="00A755FF" w:rsidRDefault="00A755FF" w:rsidP="0022285B">
            <w:pPr>
              <w:pStyle w:val="TAH"/>
              <w:rPr>
                <w:ins w:id="464" w:author="Huawei1" w:date="2023-10-12T06:34:00Z"/>
              </w:rPr>
            </w:pPr>
            <w:ins w:id="465"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094D6DD" w14:textId="77777777" w:rsidR="00A755FF" w:rsidRDefault="00A755FF" w:rsidP="0022285B">
            <w:pPr>
              <w:pStyle w:val="TAH"/>
              <w:rPr>
                <w:ins w:id="466" w:author="Huawei1" w:date="2023-10-12T06:34:00Z"/>
              </w:rPr>
            </w:pPr>
            <w:ins w:id="467" w:author="Huawei1" w:date="2023-10-12T06:34:00Z">
              <w:r>
                <w:t>Applicability</w:t>
              </w:r>
            </w:ins>
          </w:p>
        </w:tc>
      </w:tr>
      <w:tr w:rsidR="00A755FF" w14:paraId="746F7C26" w14:textId="77777777" w:rsidTr="0022285B">
        <w:trPr>
          <w:jc w:val="center"/>
          <w:ins w:id="46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CEAACC1" w14:textId="77777777" w:rsidR="00A755FF" w:rsidRDefault="00A755FF" w:rsidP="0022285B">
            <w:pPr>
              <w:pStyle w:val="TAL"/>
              <w:rPr>
                <w:ins w:id="469" w:author="Huawei1" w:date="2023-10-12T06:34:00Z"/>
              </w:rPr>
            </w:pPr>
            <w:ins w:id="470"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1F254C2" w14:textId="77777777" w:rsidR="00A755FF" w:rsidRDefault="00A755FF" w:rsidP="0022285B">
            <w:pPr>
              <w:pStyle w:val="TAL"/>
              <w:rPr>
                <w:ins w:id="471"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8AA7F00" w14:textId="77777777" w:rsidR="00A755FF" w:rsidRDefault="00A755FF" w:rsidP="0022285B">
            <w:pPr>
              <w:pStyle w:val="TAC"/>
              <w:rPr>
                <w:ins w:id="472"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1FD70BC1" w14:textId="77777777" w:rsidR="00A755FF" w:rsidRDefault="00A755FF" w:rsidP="0022285B">
            <w:pPr>
              <w:pStyle w:val="TAL"/>
              <w:rPr>
                <w:ins w:id="473"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7EA9C0B" w14:textId="77777777" w:rsidR="00A755FF" w:rsidRDefault="00A755FF" w:rsidP="0022285B">
            <w:pPr>
              <w:pStyle w:val="TAL"/>
              <w:rPr>
                <w:ins w:id="474"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E711CED" w14:textId="77777777" w:rsidR="00A755FF" w:rsidRDefault="00A755FF" w:rsidP="0022285B">
            <w:pPr>
              <w:pStyle w:val="TAL"/>
              <w:rPr>
                <w:ins w:id="475" w:author="Huawei1" w:date="2023-10-12T06:34:00Z"/>
              </w:rPr>
            </w:pPr>
          </w:p>
        </w:tc>
      </w:tr>
    </w:tbl>
    <w:p w14:paraId="73FAA5A7" w14:textId="77777777" w:rsidR="00A755FF" w:rsidRDefault="00A755FF" w:rsidP="00A755FF">
      <w:pPr>
        <w:rPr>
          <w:ins w:id="476" w:author="Huawei1" w:date="2023-10-12T06:34:00Z"/>
          <w:rFonts w:eastAsia="Times New Roman"/>
        </w:rPr>
      </w:pPr>
    </w:p>
    <w:p w14:paraId="71B1EE94" w14:textId="77777777" w:rsidR="00A755FF" w:rsidRDefault="00A755FF" w:rsidP="00A755FF">
      <w:pPr>
        <w:rPr>
          <w:ins w:id="477" w:author="Huawei1" w:date="2023-10-12T06:34:00Z"/>
        </w:rPr>
      </w:pPr>
      <w:ins w:id="478" w:author="Huawei1" w:date="2023-10-12T06:34:00Z">
        <w:r>
          <w:t>This method shall support the request data structures specified in table</w:t>
        </w:r>
      </w:ins>
      <w:ins w:id="479" w:author="Huawei1" w:date="2023-10-11T16:55:00Z">
        <w:r w:rsidRPr="00330B48">
          <w:t> </w:t>
        </w:r>
      </w:ins>
      <w:ins w:id="480" w:author="Huawei1" w:date="2023-10-12T06:34:00Z">
        <w:r>
          <w:t>6.</w:t>
        </w:r>
        <w:r w:rsidRPr="00430DB9">
          <w:rPr>
            <w:highlight w:val="yellow"/>
          </w:rPr>
          <w:t>y</w:t>
        </w:r>
        <w:r>
          <w:t>.3.2.3.1-2 and the response data structures and response codes specified in table</w:t>
        </w:r>
      </w:ins>
      <w:ins w:id="481" w:author="Huawei1" w:date="2023-10-11T16:55:00Z">
        <w:r w:rsidRPr="00330B48">
          <w:t> </w:t>
        </w:r>
      </w:ins>
      <w:ins w:id="482" w:author="Huawei1" w:date="2023-10-12T06:34:00Z">
        <w:r>
          <w:t>6.</w:t>
        </w:r>
        <w:r w:rsidRPr="00430DB9">
          <w:rPr>
            <w:highlight w:val="yellow"/>
          </w:rPr>
          <w:t>y</w:t>
        </w:r>
        <w:r>
          <w:t>.3.2.3.1-3.</w:t>
        </w:r>
      </w:ins>
    </w:p>
    <w:p w14:paraId="521A87CB" w14:textId="77777777" w:rsidR="00A755FF" w:rsidRDefault="00A755FF" w:rsidP="00A755FF">
      <w:pPr>
        <w:pStyle w:val="TH"/>
        <w:rPr>
          <w:ins w:id="483" w:author="Huawei1" w:date="2023-10-12T06:34:00Z"/>
        </w:rPr>
      </w:pPr>
      <w:ins w:id="484" w:author="Huawei1" w:date="2023-10-12T06:34:00Z">
        <w:r>
          <w:t>Table</w:t>
        </w:r>
      </w:ins>
      <w:ins w:id="485" w:author="Huawei1" w:date="2023-10-11T16:55:00Z">
        <w:r w:rsidRPr="00330B48">
          <w:t> </w:t>
        </w:r>
      </w:ins>
      <w:ins w:id="486"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55FF" w14:paraId="0B6E7426" w14:textId="77777777" w:rsidTr="0022285B">
        <w:trPr>
          <w:jc w:val="center"/>
          <w:ins w:id="487"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D86377" w14:textId="77777777" w:rsidR="00A755FF" w:rsidRDefault="00A755FF" w:rsidP="0022285B">
            <w:pPr>
              <w:pStyle w:val="TAH"/>
              <w:rPr>
                <w:ins w:id="488" w:author="Huawei1" w:date="2023-10-12T06:34:00Z"/>
              </w:rPr>
            </w:pPr>
            <w:ins w:id="489"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6CBB93" w14:textId="77777777" w:rsidR="00A755FF" w:rsidRDefault="00A755FF" w:rsidP="0022285B">
            <w:pPr>
              <w:pStyle w:val="TAH"/>
              <w:rPr>
                <w:ins w:id="490" w:author="Huawei1" w:date="2023-10-12T06:34:00Z"/>
              </w:rPr>
            </w:pPr>
            <w:ins w:id="491"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64CD19" w14:textId="77777777" w:rsidR="00A755FF" w:rsidRDefault="00A755FF" w:rsidP="0022285B">
            <w:pPr>
              <w:pStyle w:val="TAH"/>
              <w:rPr>
                <w:ins w:id="492" w:author="Huawei1" w:date="2023-10-12T06:34:00Z"/>
              </w:rPr>
            </w:pPr>
            <w:ins w:id="493"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F1A0" w14:textId="77777777" w:rsidR="00A755FF" w:rsidRDefault="00A755FF" w:rsidP="0022285B">
            <w:pPr>
              <w:pStyle w:val="TAH"/>
              <w:rPr>
                <w:ins w:id="494" w:author="Huawei1" w:date="2023-10-12T06:34:00Z"/>
              </w:rPr>
            </w:pPr>
            <w:ins w:id="495" w:author="Huawei1" w:date="2023-10-12T06:34:00Z">
              <w:r>
                <w:t>Description</w:t>
              </w:r>
            </w:ins>
          </w:p>
        </w:tc>
      </w:tr>
      <w:tr w:rsidR="00A755FF" w14:paraId="06E605BA" w14:textId="77777777" w:rsidTr="0022285B">
        <w:trPr>
          <w:jc w:val="center"/>
          <w:ins w:id="496"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6A944C" w14:textId="77777777" w:rsidR="00A755FF" w:rsidRDefault="00A755FF" w:rsidP="0022285B">
            <w:pPr>
              <w:pStyle w:val="TAL"/>
              <w:rPr>
                <w:ins w:id="497" w:author="Huawei1" w:date="2023-10-12T06:34:00Z"/>
              </w:rPr>
            </w:pPr>
            <w:proofErr w:type="spellStart"/>
            <w:ins w:id="498"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3EC7EDD1" w14:textId="77777777" w:rsidR="00A755FF" w:rsidRDefault="00A755FF" w:rsidP="0022285B">
            <w:pPr>
              <w:pStyle w:val="TAC"/>
              <w:rPr>
                <w:ins w:id="499" w:author="Huawei1" w:date="2023-10-12T06:34:00Z"/>
              </w:rPr>
            </w:pPr>
            <w:ins w:id="500"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6FB4C56" w14:textId="77777777" w:rsidR="00A755FF" w:rsidRDefault="00A755FF" w:rsidP="0022285B">
            <w:pPr>
              <w:pStyle w:val="TAL"/>
              <w:rPr>
                <w:ins w:id="501" w:author="Huawei1" w:date="2023-10-12T06:34:00Z"/>
              </w:rPr>
            </w:pPr>
            <w:ins w:id="502"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41AC37D0" w14:textId="77777777" w:rsidR="00A755FF" w:rsidRDefault="00A755FF" w:rsidP="0022285B">
            <w:pPr>
              <w:pStyle w:val="TAL"/>
              <w:rPr>
                <w:ins w:id="503" w:author="Huawei1" w:date="2023-10-12T06:34:00Z"/>
              </w:rPr>
            </w:pPr>
            <w:ins w:id="504" w:author="Huawei1" w:date="2023-10-12T06:34:00Z">
              <w:r>
                <w:rPr>
                  <w:lang w:eastAsia="zh-CN"/>
                </w:rPr>
                <w:t xml:space="preserve">Contains the </w:t>
              </w:r>
              <w:r>
                <w:t>Announce Authorization Data for the indicated UE and indicated user info id.</w:t>
              </w:r>
            </w:ins>
          </w:p>
        </w:tc>
      </w:tr>
    </w:tbl>
    <w:p w14:paraId="417657E8" w14:textId="77777777" w:rsidR="00A755FF" w:rsidRPr="00C742A1" w:rsidRDefault="00A755FF" w:rsidP="00A755FF">
      <w:pPr>
        <w:rPr>
          <w:ins w:id="505" w:author="Huawei1" w:date="2023-10-12T06:34:00Z"/>
          <w:rFonts w:eastAsia="Times New Roman"/>
          <w:lang w:val="en-US"/>
        </w:rPr>
      </w:pPr>
    </w:p>
    <w:p w14:paraId="741746FB" w14:textId="77777777" w:rsidR="00A755FF" w:rsidRDefault="00A755FF" w:rsidP="00A755FF">
      <w:pPr>
        <w:pStyle w:val="TH"/>
        <w:rPr>
          <w:ins w:id="506" w:author="Huawei1" w:date="2023-10-12T06:34:00Z"/>
        </w:rPr>
      </w:pPr>
      <w:ins w:id="507" w:author="Huawei1" w:date="2023-10-12T06:34:00Z">
        <w:r>
          <w:t>Table</w:t>
        </w:r>
      </w:ins>
      <w:ins w:id="508" w:author="Huawei1" w:date="2023-10-11T16:55:00Z">
        <w:r w:rsidRPr="00330B48">
          <w:t> </w:t>
        </w:r>
      </w:ins>
      <w:ins w:id="509"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A755FF" w14:paraId="17B2A7B5" w14:textId="77777777" w:rsidTr="0022285B">
        <w:trPr>
          <w:jc w:val="center"/>
          <w:ins w:id="510"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C0AF402" w14:textId="77777777" w:rsidR="00A755FF" w:rsidRDefault="00A755FF" w:rsidP="0022285B">
            <w:pPr>
              <w:pStyle w:val="TAH"/>
              <w:rPr>
                <w:ins w:id="511" w:author="Huawei1" w:date="2023-10-12T06:34:00Z"/>
              </w:rPr>
            </w:pPr>
            <w:ins w:id="512"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0B3FCF11" w14:textId="77777777" w:rsidR="00A755FF" w:rsidRDefault="00A755FF" w:rsidP="0022285B">
            <w:pPr>
              <w:pStyle w:val="TAH"/>
              <w:rPr>
                <w:ins w:id="513" w:author="Huawei1" w:date="2023-10-12T06:34:00Z"/>
              </w:rPr>
            </w:pPr>
            <w:ins w:id="514"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29F76697" w14:textId="77777777" w:rsidR="00A755FF" w:rsidRDefault="00A755FF" w:rsidP="0022285B">
            <w:pPr>
              <w:pStyle w:val="TAH"/>
              <w:rPr>
                <w:ins w:id="515" w:author="Huawei1" w:date="2023-10-12T06:34:00Z"/>
              </w:rPr>
            </w:pPr>
            <w:ins w:id="516"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1327772A" w14:textId="77777777" w:rsidR="00A755FF" w:rsidRDefault="00A755FF" w:rsidP="0022285B">
            <w:pPr>
              <w:pStyle w:val="TAH"/>
              <w:rPr>
                <w:ins w:id="517" w:author="Huawei1" w:date="2023-10-12T06:34:00Z"/>
              </w:rPr>
            </w:pPr>
            <w:ins w:id="518" w:author="Huawei1" w:date="2023-10-12T06:34:00Z">
              <w:r>
                <w:t>Response</w:t>
              </w:r>
            </w:ins>
          </w:p>
          <w:p w14:paraId="6C134499" w14:textId="77777777" w:rsidR="00A755FF" w:rsidRDefault="00A755FF" w:rsidP="0022285B">
            <w:pPr>
              <w:pStyle w:val="TAH"/>
              <w:rPr>
                <w:ins w:id="519" w:author="Huawei1" w:date="2023-10-12T06:34:00Z"/>
              </w:rPr>
            </w:pPr>
            <w:ins w:id="520"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3A3B8038" w14:textId="77777777" w:rsidR="00A755FF" w:rsidRDefault="00A755FF" w:rsidP="0022285B">
            <w:pPr>
              <w:pStyle w:val="TAH"/>
              <w:rPr>
                <w:ins w:id="521" w:author="Huawei1" w:date="2023-10-12T06:34:00Z"/>
              </w:rPr>
            </w:pPr>
            <w:ins w:id="522" w:author="Huawei1" w:date="2023-10-12T06:34:00Z">
              <w:r>
                <w:t>Description</w:t>
              </w:r>
            </w:ins>
          </w:p>
        </w:tc>
      </w:tr>
      <w:tr w:rsidR="00A755FF" w14:paraId="1C6BA368" w14:textId="77777777" w:rsidTr="0022285B">
        <w:trPr>
          <w:jc w:val="center"/>
          <w:ins w:id="523"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3BD8898B" w14:textId="77777777" w:rsidR="00A755FF" w:rsidRPr="00152E6E" w:rsidRDefault="00A755FF" w:rsidP="0022285B">
            <w:pPr>
              <w:pStyle w:val="TAL"/>
              <w:rPr>
                <w:ins w:id="524" w:author="Huawei1" w:date="2023-10-12T06:34:00Z"/>
              </w:rPr>
            </w:pPr>
            <w:proofErr w:type="spellStart"/>
            <w:ins w:id="525" w:author="Huawei2" w:date="2023-10-12T11:04:00Z">
              <w:r>
                <w:t>AnnounceAuthData</w:t>
              </w:r>
            </w:ins>
            <w:proofErr w:type="spellEnd"/>
          </w:p>
        </w:tc>
        <w:tc>
          <w:tcPr>
            <w:tcW w:w="208" w:type="pct"/>
            <w:tcBorders>
              <w:top w:val="single" w:sz="4" w:space="0" w:color="auto"/>
              <w:left w:val="single" w:sz="6" w:space="0" w:color="000000"/>
              <w:bottom w:val="single" w:sz="6" w:space="0" w:color="000000"/>
              <w:right w:val="single" w:sz="6" w:space="0" w:color="000000"/>
            </w:tcBorders>
          </w:tcPr>
          <w:p w14:paraId="7D217B93" w14:textId="77777777" w:rsidR="00A755FF" w:rsidRPr="00152E6E" w:rsidRDefault="00A755FF" w:rsidP="0022285B">
            <w:pPr>
              <w:pStyle w:val="TAC"/>
              <w:rPr>
                <w:ins w:id="526" w:author="Huawei1" w:date="2023-10-12T06:34:00Z"/>
              </w:rPr>
            </w:pPr>
            <w:ins w:id="527" w:author="Huawei2" w:date="2023-10-12T11:09:00Z">
              <w:r>
                <w:t>M</w:t>
              </w:r>
            </w:ins>
          </w:p>
        </w:tc>
        <w:tc>
          <w:tcPr>
            <w:tcW w:w="633" w:type="pct"/>
            <w:tcBorders>
              <w:top w:val="single" w:sz="4" w:space="0" w:color="auto"/>
              <w:left w:val="single" w:sz="6" w:space="0" w:color="000000"/>
              <w:bottom w:val="single" w:sz="6" w:space="0" w:color="000000"/>
              <w:right w:val="single" w:sz="6" w:space="0" w:color="000000"/>
            </w:tcBorders>
          </w:tcPr>
          <w:p w14:paraId="088EADB1" w14:textId="77777777" w:rsidR="00A755FF" w:rsidRPr="00152E6E" w:rsidRDefault="00A755FF" w:rsidP="0022285B">
            <w:pPr>
              <w:pStyle w:val="TAL"/>
              <w:rPr>
                <w:ins w:id="528" w:author="Huawei1" w:date="2023-10-12T06:34:00Z"/>
              </w:rPr>
            </w:pPr>
            <w:ins w:id="529" w:author="Huawei2" w:date="2023-10-12T11:09:00Z">
              <w:r>
                <w:t>1</w:t>
              </w:r>
            </w:ins>
          </w:p>
        </w:tc>
        <w:tc>
          <w:tcPr>
            <w:tcW w:w="567" w:type="pct"/>
            <w:tcBorders>
              <w:top w:val="single" w:sz="4" w:space="0" w:color="auto"/>
              <w:left w:val="single" w:sz="6" w:space="0" w:color="000000"/>
              <w:bottom w:val="single" w:sz="6" w:space="0" w:color="000000"/>
              <w:right w:val="single" w:sz="6" w:space="0" w:color="000000"/>
            </w:tcBorders>
            <w:hideMark/>
          </w:tcPr>
          <w:p w14:paraId="64AA195E" w14:textId="77777777" w:rsidR="00A755FF" w:rsidRPr="00152E6E" w:rsidRDefault="00A755FF" w:rsidP="0022285B">
            <w:pPr>
              <w:pStyle w:val="TAL"/>
              <w:rPr>
                <w:ins w:id="530" w:author="Huawei1" w:date="2023-10-12T06:34:00Z"/>
              </w:rPr>
            </w:pPr>
            <w:ins w:id="531"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6C9C2295" w14:textId="77777777" w:rsidR="00A755FF" w:rsidRPr="00152E6E" w:rsidRDefault="00A755FF" w:rsidP="0022285B">
            <w:pPr>
              <w:pStyle w:val="TAL"/>
              <w:rPr>
                <w:ins w:id="532" w:author="Huawei1" w:date="2023-10-12T06:34:00Z"/>
                <w:lang w:eastAsia="zh-CN"/>
              </w:rPr>
            </w:pPr>
            <w:ins w:id="533" w:author="Huawei1" w:date="2023-10-12T06:34:00Z">
              <w:r w:rsidRPr="00152E6E">
                <w:t>Upon success of creation of the resource, a response body shall be returned.</w:t>
              </w:r>
            </w:ins>
          </w:p>
          <w:p w14:paraId="3CE79C80" w14:textId="77777777" w:rsidR="00A755FF" w:rsidRDefault="00A755FF" w:rsidP="0022285B">
            <w:pPr>
              <w:pStyle w:val="TAL"/>
              <w:rPr>
                <w:ins w:id="534" w:author="Huawei1" w:date="2023-10-12T06:34:00Z"/>
                <w:lang w:eastAsia="zh-CN"/>
              </w:rPr>
            </w:pPr>
            <w:ins w:id="535" w:author="Huawei1" w:date="2023-10-12T06:34:00Z">
              <w:r w:rsidRPr="00152E6E">
                <w:rPr>
                  <w:lang w:eastAsia="zh-CN"/>
                </w:rPr>
                <w:t>The HTTP response shall include a "Location" HTTP header that contains the resource URI of the created resource.</w:t>
              </w:r>
            </w:ins>
          </w:p>
        </w:tc>
      </w:tr>
      <w:tr w:rsidR="00A755FF" w14:paraId="51BFB1D5" w14:textId="77777777" w:rsidTr="0022285B">
        <w:trPr>
          <w:jc w:val="center"/>
          <w:ins w:id="53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68689C81" w14:textId="77777777" w:rsidR="00A755FF" w:rsidRDefault="00A755FF" w:rsidP="0022285B">
            <w:pPr>
              <w:pStyle w:val="TAL"/>
              <w:rPr>
                <w:ins w:id="537" w:author="Huawei1" w:date="2023-10-12T06:34:00Z"/>
                <w:lang w:eastAsia="en-GB"/>
              </w:rPr>
            </w:pPr>
            <w:ins w:id="538"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048E4E5" w14:textId="77777777" w:rsidR="00A755FF" w:rsidRDefault="00A755FF" w:rsidP="0022285B">
            <w:pPr>
              <w:pStyle w:val="TAC"/>
              <w:rPr>
                <w:ins w:id="539"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781EB79" w14:textId="77777777" w:rsidR="00A755FF" w:rsidRDefault="00A755FF" w:rsidP="0022285B">
            <w:pPr>
              <w:pStyle w:val="TAL"/>
              <w:rPr>
                <w:ins w:id="540"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2E336955" w14:textId="77777777" w:rsidR="00A755FF" w:rsidRDefault="00A755FF" w:rsidP="0022285B">
            <w:pPr>
              <w:pStyle w:val="TAL"/>
              <w:rPr>
                <w:ins w:id="541" w:author="Huawei1" w:date="2023-10-12T06:34:00Z"/>
                <w:lang w:eastAsia="en-GB"/>
              </w:rPr>
            </w:pPr>
            <w:ins w:id="542"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055CBCB2" w14:textId="77777777" w:rsidR="00A755FF" w:rsidRDefault="00A755FF" w:rsidP="0022285B">
            <w:pPr>
              <w:pStyle w:val="TAL"/>
              <w:rPr>
                <w:ins w:id="543" w:author="Huawei1" w:date="2023-10-12T06:34:00Z"/>
              </w:rPr>
            </w:pPr>
            <w:ins w:id="544" w:author="Huawei1" w:date="2023-10-12T06:34:00Z">
              <w:r>
                <w:rPr>
                  <w:lang w:val="en-US"/>
                </w:rPr>
                <w:t>Upon success of the update of the resource, an empty response body shall be returned</w:t>
              </w:r>
              <w:r>
                <w:rPr>
                  <w:lang w:val="en-US" w:eastAsia="zh-CN"/>
                </w:rPr>
                <w:t>.</w:t>
              </w:r>
            </w:ins>
          </w:p>
        </w:tc>
      </w:tr>
      <w:tr w:rsidR="00A755FF" w14:paraId="536FBE97" w14:textId="77777777" w:rsidTr="0022285B">
        <w:trPr>
          <w:jc w:val="center"/>
          <w:ins w:id="545"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21628EC" w14:textId="77777777" w:rsidR="00A755FF" w:rsidRDefault="00A755FF" w:rsidP="0022285B">
            <w:pPr>
              <w:pStyle w:val="TAL"/>
              <w:rPr>
                <w:ins w:id="546" w:author="Huawei1" w:date="2023-10-12T06:34:00Z"/>
              </w:rPr>
            </w:pPr>
            <w:proofErr w:type="spellStart"/>
            <w:ins w:id="547"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672CB8D4" w14:textId="77777777" w:rsidR="00A755FF" w:rsidRDefault="00A755FF" w:rsidP="0022285B">
            <w:pPr>
              <w:pStyle w:val="TAC"/>
              <w:rPr>
                <w:ins w:id="548" w:author="Huawei1" w:date="2023-10-12T06:34:00Z"/>
              </w:rPr>
            </w:pPr>
            <w:ins w:id="549"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39BB87B7" w14:textId="77777777" w:rsidR="00A755FF" w:rsidRDefault="00A755FF" w:rsidP="0022285B">
            <w:pPr>
              <w:pStyle w:val="TAL"/>
              <w:rPr>
                <w:ins w:id="550" w:author="Huawei1" w:date="2023-10-12T06:34:00Z"/>
                <w:lang w:eastAsia="zh-CN"/>
              </w:rPr>
            </w:pPr>
            <w:ins w:id="551"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6A524421" w14:textId="77777777" w:rsidR="00A755FF" w:rsidRDefault="00A755FF" w:rsidP="0022285B">
            <w:pPr>
              <w:pStyle w:val="TAL"/>
              <w:rPr>
                <w:ins w:id="552" w:author="Huawei1" w:date="2023-10-12T06:34:00Z"/>
                <w:lang w:eastAsia="en-GB"/>
              </w:rPr>
            </w:pPr>
            <w:ins w:id="553"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10C9F38" w14:textId="77777777" w:rsidR="00A755FF" w:rsidRDefault="00A755FF" w:rsidP="0022285B">
            <w:pPr>
              <w:pStyle w:val="TAL"/>
              <w:rPr>
                <w:ins w:id="554" w:author="Huawei1" w:date="2023-10-12T06:34:00Z"/>
              </w:rPr>
            </w:pPr>
            <w:ins w:id="555" w:author="Huawei1" w:date="2023-10-12T06:34:00Z">
              <w:r>
                <w:t>Temporary redirection.</w:t>
              </w:r>
            </w:ins>
          </w:p>
          <w:p w14:paraId="0C452381" w14:textId="77777777" w:rsidR="00A755FF" w:rsidRDefault="00A755FF" w:rsidP="0022285B">
            <w:pPr>
              <w:pStyle w:val="TAL"/>
              <w:rPr>
                <w:ins w:id="556" w:author="Huawei1" w:date="2023-10-12T06:34:00Z"/>
              </w:rPr>
            </w:pPr>
            <w:ins w:id="557" w:author="Huawei1" w:date="2023-10-12T06:34:00Z">
              <w:r>
                <w:t>(NOTE 2)</w:t>
              </w:r>
            </w:ins>
          </w:p>
        </w:tc>
      </w:tr>
      <w:tr w:rsidR="00A755FF" w14:paraId="4438A094" w14:textId="77777777" w:rsidTr="0022285B">
        <w:trPr>
          <w:jc w:val="center"/>
          <w:ins w:id="55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00EF7F93" w14:textId="77777777" w:rsidR="00A755FF" w:rsidRDefault="00A755FF" w:rsidP="0022285B">
            <w:pPr>
              <w:pStyle w:val="TAL"/>
              <w:rPr>
                <w:ins w:id="559" w:author="Huawei1" w:date="2023-10-12T06:34:00Z"/>
              </w:rPr>
            </w:pPr>
            <w:proofErr w:type="spellStart"/>
            <w:ins w:id="560"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7EFDE046" w14:textId="77777777" w:rsidR="00A755FF" w:rsidRDefault="00A755FF" w:rsidP="0022285B">
            <w:pPr>
              <w:pStyle w:val="TAC"/>
              <w:rPr>
                <w:ins w:id="561" w:author="Huawei1" w:date="2023-10-12T06:34:00Z"/>
              </w:rPr>
            </w:pPr>
            <w:ins w:id="562"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C91CE45" w14:textId="77777777" w:rsidR="00A755FF" w:rsidRDefault="00A755FF" w:rsidP="0022285B">
            <w:pPr>
              <w:pStyle w:val="TAL"/>
              <w:rPr>
                <w:ins w:id="563" w:author="Huawei1" w:date="2023-10-12T06:34:00Z"/>
                <w:lang w:eastAsia="zh-CN"/>
              </w:rPr>
            </w:pPr>
            <w:ins w:id="564"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0A32793" w14:textId="77777777" w:rsidR="00A755FF" w:rsidRDefault="00A755FF" w:rsidP="0022285B">
            <w:pPr>
              <w:pStyle w:val="TAL"/>
              <w:rPr>
                <w:ins w:id="565" w:author="Huawei1" w:date="2023-10-12T06:34:00Z"/>
                <w:lang w:eastAsia="en-GB"/>
              </w:rPr>
            </w:pPr>
            <w:ins w:id="566"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E320BA3" w14:textId="77777777" w:rsidR="00A755FF" w:rsidRDefault="00A755FF" w:rsidP="0022285B">
            <w:pPr>
              <w:pStyle w:val="TAL"/>
              <w:rPr>
                <w:ins w:id="567" w:author="Huawei1" w:date="2023-10-12T06:34:00Z"/>
              </w:rPr>
            </w:pPr>
            <w:ins w:id="568" w:author="Huawei1" w:date="2023-10-12T06:34:00Z">
              <w:r>
                <w:t>Permanent redirection.</w:t>
              </w:r>
            </w:ins>
          </w:p>
          <w:p w14:paraId="60F5793A" w14:textId="77777777" w:rsidR="00A755FF" w:rsidRDefault="00A755FF" w:rsidP="0022285B">
            <w:pPr>
              <w:pStyle w:val="TAL"/>
              <w:rPr>
                <w:ins w:id="569" w:author="Huawei1" w:date="2023-10-12T06:34:00Z"/>
              </w:rPr>
            </w:pPr>
            <w:ins w:id="570" w:author="Huawei1" w:date="2023-10-12T06:34:00Z">
              <w:r>
                <w:t>(NOTE 2)</w:t>
              </w:r>
            </w:ins>
          </w:p>
        </w:tc>
      </w:tr>
      <w:tr w:rsidR="00A755FF" w14:paraId="590BAA8F" w14:textId="77777777" w:rsidTr="0022285B">
        <w:trPr>
          <w:jc w:val="center"/>
          <w:ins w:id="57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B7526EE" w14:textId="77777777" w:rsidR="00A755FF" w:rsidRDefault="00A755FF" w:rsidP="0022285B">
            <w:pPr>
              <w:pStyle w:val="TAL"/>
              <w:rPr>
                <w:ins w:id="572" w:author="Huawei1" w:date="2023-10-12T06:34:00Z"/>
              </w:rPr>
            </w:pPr>
            <w:proofErr w:type="spellStart"/>
            <w:ins w:id="573"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68635824" w14:textId="77777777" w:rsidR="00A755FF" w:rsidRDefault="00A755FF" w:rsidP="0022285B">
            <w:pPr>
              <w:pStyle w:val="TAC"/>
              <w:rPr>
                <w:ins w:id="574" w:author="Huawei1" w:date="2023-10-12T06:34:00Z"/>
              </w:rPr>
            </w:pPr>
            <w:ins w:id="57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46395B8F" w14:textId="77777777" w:rsidR="00A755FF" w:rsidRDefault="00A755FF" w:rsidP="0022285B">
            <w:pPr>
              <w:pStyle w:val="TAL"/>
              <w:rPr>
                <w:ins w:id="576" w:author="Huawei1" w:date="2023-10-12T06:34:00Z"/>
              </w:rPr>
            </w:pPr>
            <w:ins w:id="57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217A47CE" w14:textId="77777777" w:rsidR="00A755FF" w:rsidRDefault="00A755FF" w:rsidP="0022285B">
            <w:pPr>
              <w:pStyle w:val="TAL"/>
              <w:rPr>
                <w:ins w:id="578" w:author="Huawei1" w:date="2023-10-12T06:34:00Z"/>
              </w:rPr>
            </w:pPr>
            <w:ins w:id="579"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6B216EEB" w14:textId="77777777" w:rsidR="00A755FF" w:rsidRDefault="00A755FF" w:rsidP="0022285B">
            <w:pPr>
              <w:pStyle w:val="TAL"/>
              <w:rPr>
                <w:ins w:id="580" w:author="Huawei1" w:date="2023-10-12T06:34:00Z"/>
              </w:rPr>
            </w:pPr>
            <w:ins w:id="581" w:author="Huawei1" w:date="2023-10-12T06:34:00Z">
              <w:r>
                <w:t>The "cause" attribute may be used to indicate one of the following application errors:</w:t>
              </w:r>
            </w:ins>
          </w:p>
          <w:p w14:paraId="7CA91957" w14:textId="77777777" w:rsidR="00A755FF" w:rsidRDefault="00A755FF" w:rsidP="0022285B">
            <w:pPr>
              <w:pStyle w:val="TAL"/>
              <w:ind w:firstLineChars="100" w:firstLine="180"/>
              <w:rPr>
                <w:ins w:id="582" w:author="Huawei1" w:date="2023-10-12T06:34:00Z"/>
              </w:rPr>
            </w:pPr>
            <w:bookmarkStart w:id="583" w:name="_PERM_MCCTEMPBM_CRPT33920008___3"/>
            <w:ins w:id="584" w:author="Huawei1" w:date="2023-10-12T06:34:00Z">
              <w:r>
                <w:t>- PROSE_SERVICE_UNAUTHORIZED</w:t>
              </w:r>
              <w:bookmarkEnd w:id="583"/>
            </w:ins>
          </w:p>
          <w:p w14:paraId="7E3E1510" w14:textId="77777777" w:rsidR="00A755FF" w:rsidRDefault="00A755FF" w:rsidP="0022285B">
            <w:pPr>
              <w:pStyle w:val="TAL"/>
              <w:rPr>
                <w:ins w:id="585" w:author="Huawei1" w:date="2023-10-12T06:34:00Z"/>
              </w:rPr>
            </w:pPr>
          </w:p>
          <w:p w14:paraId="2EBB0DC2" w14:textId="77777777" w:rsidR="00A755FF" w:rsidRDefault="00A755FF" w:rsidP="0022285B">
            <w:pPr>
              <w:pStyle w:val="TAL"/>
              <w:rPr>
                <w:ins w:id="586" w:author="Huawei1" w:date="2023-10-12T06:34:00Z"/>
              </w:rPr>
            </w:pPr>
            <w:ins w:id="587" w:author="Huawei1" w:date="2023-10-12T06:34:00Z">
              <w:r>
                <w:t>See table</w:t>
              </w:r>
            </w:ins>
            <w:ins w:id="588" w:author="Huawei1" w:date="2023-10-11T16:55:00Z">
              <w:r w:rsidRPr="00330B48">
                <w:t> </w:t>
              </w:r>
            </w:ins>
            <w:ins w:id="589" w:author="Huawei1" w:date="2023-10-12T06:34:00Z">
              <w:r>
                <w:t>6.</w:t>
              </w:r>
              <w:r w:rsidRPr="00152E6E">
                <w:rPr>
                  <w:highlight w:val="yellow"/>
                </w:rPr>
                <w:t>y</w:t>
              </w:r>
              <w:r>
                <w:t>.7.3-1 for the description of these errors.</w:t>
              </w:r>
            </w:ins>
          </w:p>
        </w:tc>
      </w:tr>
      <w:tr w:rsidR="00A755FF" w14:paraId="212FAC61" w14:textId="77777777" w:rsidTr="0022285B">
        <w:trPr>
          <w:jc w:val="center"/>
          <w:ins w:id="590"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2F9B1D0C" w14:textId="77777777" w:rsidR="00A755FF" w:rsidRDefault="00A755FF" w:rsidP="0022285B">
            <w:pPr>
              <w:pStyle w:val="TAN"/>
              <w:rPr>
                <w:ins w:id="591" w:author="Huawei1" w:date="2023-10-12T06:34:00Z"/>
                <w:lang w:eastAsia="zh-CN"/>
              </w:rPr>
            </w:pPr>
            <w:ins w:id="592"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6CB61AD1" w14:textId="77777777" w:rsidR="00A755FF" w:rsidRDefault="00A755FF" w:rsidP="0022285B">
            <w:pPr>
              <w:pStyle w:val="TAN"/>
              <w:rPr>
                <w:ins w:id="593" w:author="Huawei1" w:date="2023-10-12T06:34:00Z"/>
                <w:lang w:eastAsia="zh-CN"/>
              </w:rPr>
            </w:pPr>
            <w:ins w:id="594"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3CF4C0CF" w14:textId="77777777" w:rsidR="00A755FF" w:rsidRDefault="00A755FF" w:rsidP="00A755FF">
      <w:pPr>
        <w:rPr>
          <w:ins w:id="595" w:author="Huawei1" w:date="2023-10-12T06:34:00Z"/>
          <w:rFonts w:eastAsia="Times New Roman"/>
        </w:rPr>
      </w:pPr>
    </w:p>
    <w:p w14:paraId="14958830" w14:textId="77777777" w:rsidR="00A755FF" w:rsidRDefault="00A755FF" w:rsidP="00A755FF">
      <w:pPr>
        <w:pStyle w:val="TH"/>
        <w:rPr>
          <w:ins w:id="596" w:author="Huawei1" w:date="2023-10-12T06:34:00Z"/>
          <w:rFonts w:cs="Arial"/>
        </w:rPr>
      </w:pPr>
      <w:ins w:id="597" w:author="Huawei1" w:date="2023-10-12T06:34:00Z">
        <w:r>
          <w:t>Table</w:t>
        </w:r>
      </w:ins>
      <w:ins w:id="598" w:author="Huawei1" w:date="2023-10-11T16:55:00Z">
        <w:r w:rsidRPr="00330B48">
          <w:t> </w:t>
        </w:r>
      </w:ins>
      <w:ins w:id="599"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A755FF" w14:paraId="22672B01" w14:textId="77777777" w:rsidTr="0022285B">
        <w:trPr>
          <w:jc w:val="center"/>
          <w:ins w:id="600"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7965BC0" w14:textId="77777777" w:rsidR="00A755FF" w:rsidRDefault="00A755FF" w:rsidP="0022285B">
            <w:pPr>
              <w:pStyle w:val="TAH"/>
              <w:rPr>
                <w:ins w:id="601" w:author="Huawei1" w:date="2023-10-12T06:34:00Z"/>
              </w:rPr>
            </w:pPr>
            <w:ins w:id="602"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E4AA512" w14:textId="77777777" w:rsidR="00A755FF" w:rsidRDefault="00A755FF" w:rsidP="0022285B">
            <w:pPr>
              <w:pStyle w:val="TAH"/>
              <w:rPr>
                <w:ins w:id="603" w:author="Huawei1" w:date="2023-10-12T06:34:00Z"/>
              </w:rPr>
            </w:pPr>
            <w:ins w:id="604"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0AB98F4" w14:textId="77777777" w:rsidR="00A755FF" w:rsidRDefault="00A755FF" w:rsidP="0022285B">
            <w:pPr>
              <w:pStyle w:val="TAH"/>
              <w:rPr>
                <w:ins w:id="605" w:author="Huawei1" w:date="2023-10-12T06:34:00Z"/>
              </w:rPr>
            </w:pPr>
            <w:ins w:id="606"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2179465" w14:textId="77777777" w:rsidR="00A755FF" w:rsidRDefault="00A755FF" w:rsidP="0022285B">
            <w:pPr>
              <w:pStyle w:val="TAH"/>
              <w:rPr>
                <w:ins w:id="607" w:author="Huawei1" w:date="2023-10-12T06:34:00Z"/>
              </w:rPr>
            </w:pPr>
            <w:ins w:id="608"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4B2AC" w14:textId="77777777" w:rsidR="00A755FF" w:rsidRDefault="00A755FF" w:rsidP="0022285B">
            <w:pPr>
              <w:pStyle w:val="TAH"/>
              <w:rPr>
                <w:ins w:id="609" w:author="Huawei1" w:date="2023-10-12T06:34:00Z"/>
              </w:rPr>
            </w:pPr>
            <w:ins w:id="610" w:author="Huawei1" w:date="2023-10-12T06:34:00Z">
              <w:r>
                <w:t>Description</w:t>
              </w:r>
            </w:ins>
          </w:p>
        </w:tc>
      </w:tr>
      <w:tr w:rsidR="00A755FF" w14:paraId="40DC09BB" w14:textId="77777777" w:rsidTr="0022285B">
        <w:trPr>
          <w:jc w:val="center"/>
          <w:ins w:id="611"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6AE999E1" w14:textId="77777777" w:rsidR="00A755FF" w:rsidRDefault="00A755FF" w:rsidP="0022285B">
            <w:pPr>
              <w:pStyle w:val="TAL"/>
              <w:rPr>
                <w:ins w:id="612" w:author="Huawei1" w:date="2023-10-12T06:34:00Z"/>
              </w:rPr>
            </w:pPr>
            <w:ins w:id="613"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EC148BF" w14:textId="77777777" w:rsidR="00A755FF" w:rsidRDefault="00A755FF" w:rsidP="0022285B">
            <w:pPr>
              <w:pStyle w:val="TAL"/>
              <w:rPr>
                <w:ins w:id="614" w:author="Huawei1" w:date="2023-10-12T06:34:00Z"/>
              </w:rPr>
            </w:pPr>
            <w:ins w:id="615"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78109289" w14:textId="77777777" w:rsidR="00A755FF" w:rsidRDefault="00A755FF" w:rsidP="0022285B">
            <w:pPr>
              <w:pStyle w:val="TAC"/>
              <w:rPr>
                <w:ins w:id="616" w:author="Huawei1" w:date="2023-10-12T06:34:00Z"/>
              </w:rPr>
            </w:pPr>
            <w:ins w:id="617"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2ED29917" w14:textId="77777777" w:rsidR="00A755FF" w:rsidRDefault="00A755FF" w:rsidP="0022285B">
            <w:pPr>
              <w:pStyle w:val="TAL"/>
              <w:rPr>
                <w:ins w:id="618" w:author="Huawei1" w:date="2023-10-12T06:34:00Z"/>
              </w:rPr>
            </w:pPr>
            <w:ins w:id="619"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6047E2FE" w14:textId="77777777" w:rsidR="00A755FF" w:rsidRDefault="00A755FF" w:rsidP="0022285B">
            <w:pPr>
              <w:pStyle w:val="TAL"/>
              <w:rPr>
                <w:ins w:id="620" w:author="Huawei1" w:date="2023-10-12T06:34:00Z"/>
              </w:rPr>
            </w:pPr>
            <w:ins w:id="621" w:author="Huawei1" w:date="2023-10-12T06:34:00Z">
              <w:r>
                <w:t xml:space="preserve">Contains the URI of the newly created resource, according to the structure: </w:t>
              </w:r>
              <w:r w:rsidRPr="00152E6E">
                <w:t>{apiRoot}/npkmf-disc/&lt;apiVersion&gt;/{ueId}/announce-authorize/{userInfoId}</w:t>
              </w:r>
            </w:ins>
          </w:p>
        </w:tc>
      </w:tr>
    </w:tbl>
    <w:p w14:paraId="546E3482" w14:textId="77777777" w:rsidR="00A755FF" w:rsidRDefault="00A755FF" w:rsidP="00A755FF">
      <w:pPr>
        <w:rPr>
          <w:ins w:id="622" w:author="Huawei1" w:date="2023-10-12T06:34:00Z"/>
          <w:rFonts w:eastAsia="Times New Roman"/>
          <w:lang w:eastAsia="zh-CN"/>
        </w:rPr>
      </w:pPr>
    </w:p>
    <w:p w14:paraId="22E13672" w14:textId="77777777" w:rsidR="00A755FF" w:rsidRDefault="00A755FF" w:rsidP="00A755FF">
      <w:pPr>
        <w:pStyle w:val="TH"/>
        <w:rPr>
          <w:ins w:id="623" w:author="Huawei1" w:date="2023-10-12T06:34:00Z"/>
          <w:rFonts w:cs="Arial"/>
          <w:lang w:eastAsia="en-GB"/>
        </w:rPr>
      </w:pPr>
      <w:ins w:id="624" w:author="Huawei1" w:date="2023-10-12T06:34:00Z">
        <w:r>
          <w:lastRenderedPageBreak/>
          <w:t>Table</w:t>
        </w:r>
      </w:ins>
      <w:ins w:id="625" w:author="Huawei1" w:date="2023-10-11T16:55:00Z">
        <w:r w:rsidRPr="00330B48">
          <w:t> </w:t>
        </w:r>
      </w:ins>
      <w:ins w:id="626"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702E257F" w14:textId="77777777" w:rsidTr="0022285B">
        <w:trPr>
          <w:jc w:val="center"/>
          <w:ins w:id="62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F27760" w14:textId="77777777" w:rsidR="00A755FF" w:rsidRDefault="00A755FF" w:rsidP="0022285B">
            <w:pPr>
              <w:pStyle w:val="TAH"/>
              <w:rPr>
                <w:ins w:id="628" w:author="Huawei1" w:date="2023-10-12T06:34:00Z"/>
              </w:rPr>
            </w:pPr>
            <w:ins w:id="629"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A6E0C" w14:textId="77777777" w:rsidR="00A755FF" w:rsidRDefault="00A755FF" w:rsidP="0022285B">
            <w:pPr>
              <w:pStyle w:val="TAH"/>
              <w:rPr>
                <w:ins w:id="630" w:author="Huawei1" w:date="2023-10-12T06:34:00Z"/>
              </w:rPr>
            </w:pPr>
            <w:ins w:id="631"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BCA9D6" w14:textId="77777777" w:rsidR="00A755FF" w:rsidRDefault="00A755FF" w:rsidP="0022285B">
            <w:pPr>
              <w:pStyle w:val="TAH"/>
              <w:rPr>
                <w:ins w:id="632" w:author="Huawei1" w:date="2023-10-12T06:34:00Z"/>
              </w:rPr>
            </w:pPr>
            <w:ins w:id="633"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CC4AAA" w14:textId="77777777" w:rsidR="00A755FF" w:rsidRDefault="00A755FF" w:rsidP="0022285B">
            <w:pPr>
              <w:pStyle w:val="TAH"/>
              <w:rPr>
                <w:ins w:id="634" w:author="Huawei1" w:date="2023-10-12T06:34:00Z"/>
              </w:rPr>
            </w:pPr>
            <w:ins w:id="635"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92005" w14:textId="77777777" w:rsidR="00A755FF" w:rsidRDefault="00A755FF" w:rsidP="0022285B">
            <w:pPr>
              <w:pStyle w:val="TAH"/>
              <w:rPr>
                <w:ins w:id="636" w:author="Huawei1" w:date="2023-10-12T06:34:00Z"/>
              </w:rPr>
            </w:pPr>
            <w:ins w:id="637" w:author="Huawei1" w:date="2023-10-12T06:34:00Z">
              <w:r>
                <w:t>Description</w:t>
              </w:r>
            </w:ins>
          </w:p>
        </w:tc>
      </w:tr>
      <w:tr w:rsidR="00A755FF" w14:paraId="76734EDA" w14:textId="77777777" w:rsidTr="0022285B">
        <w:trPr>
          <w:jc w:val="center"/>
          <w:ins w:id="638"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3561767E" w14:textId="77777777" w:rsidR="00A755FF" w:rsidRDefault="00A755FF" w:rsidP="0022285B">
            <w:pPr>
              <w:pStyle w:val="TAL"/>
              <w:rPr>
                <w:ins w:id="639" w:author="Huawei1" w:date="2023-10-12T06:34:00Z"/>
              </w:rPr>
            </w:pPr>
            <w:ins w:id="640"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70B9543" w14:textId="77777777" w:rsidR="00A755FF" w:rsidRDefault="00A755FF" w:rsidP="0022285B">
            <w:pPr>
              <w:pStyle w:val="TAL"/>
              <w:rPr>
                <w:ins w:id="641" w:author="Huawei1" w:date="2023-10-12T06:34:00Z"/>
              </w:rPr>
            </w:pPr>
            <w:ins w:id="642"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26A3536" w14:textId="77777777" w:rsidR="00A755FF" w:rsidRDefault="00A755FF" w:rsidP="0022285B">
            <w:pPr>
              <w:pStyle w:val="TAC"/>
              <w:rPr>
                <w:ins w:id="643" w:author="Huawei1" w:date="2023-10-12T06:34:00Z"/>
              </w:rPr>
            </w:pPr>
            <w:ins w:id="644"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F88147D" w14:textId="77777777" w:rsidR="00A755FF" w:rsidRDefault="00A755FF" w:rsidP="0022285B">
            <w:pPr>
              <w:pStyle w:val="TAL"/>
              <w:rPr>
                <w:ins w:id="645" w:author="Huawei1" w:date="2023-10-12T06:34:00Z"/>
              </w:rPr>
            </w:pPr>
            <w:ins w:id="646"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6B7E7" w14:textId="77777777" w:rsidR="00A755FF" w:rsidRDefault="00A755FF" w:rsidP="0022285B">
            <w:pPr>
              <w:pStyle w:val="TAL"/>
              <w:rPr>
                <w:ins w:id="647" w:author="Huawei1" w:date="2023-10-12T06:34:00Z"/>
              </w:rPr>
            </w:pPr>
            <w:ins w:id="648" w:author="Huawei1" w:date="2023-10-12T06:34:00Z">
              <w:r>
                <w:t>An alternative URI of the resource located on an alternative service instance within the same 5G PKMF or 5G PKMF (service) set.</w:t>
              </w:r>
            </w:ins>
          </w:p>
          <w:p w14:paraId="354A1779" w14:textId="77777777" w:rsidR="00A755FF" w:rsidRDefault="00A755FF" w:rsidP="0022285B">
            <w:pPr>
              <w:pStyle w:val="TAL"/>
              <w:rPr>
                <w:ins w:id="649" w:author="Huawei1" w:date="2023-10-12T06:34:00Z"/>
              </w:rPr>
            </w:pPr>
            <w:ins w:id="650" w:author="Huawei1" w:date="2023-10-12T06:34:00Z">
              <w:r>
                <w:t>For the case, when a request is redirected to the same target resource via a different SCP, see clause 6.10.9.1 in 3GPP TS 29.500 [</w:t>
              </w:r>
            </w:ins>
            <w:ins w:id="651" w:author="Xiaomi" w:date="2023-11-03T11:36:00Z">
              <w:r>
                <w:t>5</w:t>
              </w:r>
            </w:ins>
            <w:ins w:id="652" w:author="Huawei1" w:date="2023-10-12T06:34:00Z">
              <w:r>
                <w:t>].</w:t>
              </w:r>
            </w:ins>
          </w:p>
        </w:tc>
      </w:tr>
      <w:tr w:rsidR="00A755FF" w14:paraId="250391AB" w14:textId="77777777" w:rsidTr="0022285B">
        <w:trPr>
          <w:jc w:val="center"/>
          <w:ins w:id="65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0A4EF7D" w14:textId="77777777" w:rsidR="00A755FF" w:rsidRDefault="00A755FF" w:rsidP="0022285B">
            <w:pPr>
              <w:pStyle w:val="TAL"/>
              <w:rPr>
                <w:ins w:id="654" w:author="Huawei1" w:date="2023-10-12T06:34:00Z"/>
              </w:rPr>
            </w:pPr>
            <w:ins w:id="65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28476A3" w14:textId="77777777" w:rsidR="00A755FF" w:rsidRDefault="00A755FF" w:rsidP="0022285B">
            <w:pPr>
              <w:pStyle w:val="TAL"/>
              <w:rPr>
                <w:ins w:id="656" w:author="Huawei1" w:date="2023-10-12T06:34:00Z"/>
              </w:rPr>
            </w:pPr>
            <w:ins w:id="65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EC81816" w14:textId="77777777" w:rsidR="00A755FF" w:rsidRDefault="00A755FF" w:rsidP="0022285B">
            <w:pPr>
              <w:pStyle w:val="TAC"/>
              <w:rPr>
                <w:ins w:id="658" w:author="Huawei1" w:date="2023-10-12T06:34:00Z"/>
              </w:rPr>
            </w:pPr>
            <w:ins w:id="65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D511221" w14:textId="77777777" w:rsidR="00A755FF" w:rsidRDefault="00A755FF" w:rsidP="0022285B">
            <w:pPr>
              <w:pStyle w:val="TAL"/>
              <w:rPr>
                <w:ins w:id="660" w:author="Huawei1" w:date="2023-10-12T06:34:00Z"/>
              </w:rPr>
            </w:pPr>
            <w:ins w:id="66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316BDC" w14:textId="77777777" w:rsidR="00A755FF" w:rsidRDefault="00A755FF" w:rsidP="0022285B">
            <w:pPr>
              <w:pStyle w:val="TAL"/>
              <w:rPr>
                <w:ins w:id="662" w:author="Huawei1" w:date="2023-10-12T06:34:00Z"/>
              </w:rPr>
            </w:pPr>
            <w:ins w:id="663" w:author="Huawei1" w:date="2023-10-12T06:34:00Z">
              <w:r>
                <w:t>Identifier of the target 5G PKMF (service) instance ID towards which the request is redirected</w:t>
              </w:r>
            </w:ins>
          </w:p>
        </w:tc>
      </w:tr>
    </w:tbl>
    <w:p w14:paraId="14F8102F" w14:textId="77777777" w:rsidR="00A755FF" w:rsidRPr="00152E6E" w:rsidRDefault="00A755FF" w:rsidP="00A755FF">
      <w:pPr>
        <w:rPr>
          <w:ins w:id="664" w:author="Huawei1" w:date="2023-10-12T06:34:00Z"/>
          <w:rFonts w:eastAsia="Times New Roman"/>
          <w:lang w:val="en-US"/>
        </w:rPr>
      </w:pPr>
    </w:p>
    <w:p w14:paraId="0B91A45C" w14:textId="77777777" w:rsidR="00A755FF" w:rsidRDefault="00A755FF" w:rsidP="00A755FF">
      <w:pPr>
        <w:pStyle w:val="TH"/>
        <w:rPr>
          <w:ins w:id="665" w:author="Huawei1" w:date="2023-10-12T06:34:00Z"/>
          <w:rFonts w:cs="Arial"/>
        </w:rPr>
      </w:pPr>
      <w:ins w:id="666" w:author="Huawei1" w:date="2023-10-12T06:34:00Z">
        <w:r>
          <w:t>Table</w:t>
        </w:r>
      </w:ins>
      <w:ins w:id="667" w:author="Huawei1" w:date="2023-10-11T16:55:00Z">
        <w:r w:rsidRPr="00330B48">
          <w:t> </w:t>
        </w:r>
      </w:ins>
      <w:ins w:id="668"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64B3F109" w14:textId="77777777" w:rsidTr="0022285B">
        <w:trPr>
          <w:jc w:val="center"/>
          <w:ins w:id="66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5B0342" w14:textId="77777777" w:rsidR="00A755FF" w:rsidRDefault="00A755FF" w:rsidP="0022285B">
            <w:pPr>
              <w:pStyle w:val="TAH"/>
              <w:rPr>
                <w:ins w:id="670" w:author="Huawei1" w:date="2023-10-12T06:34:00Z"/>
              </w:rPr>
            </w:pPr>
            <w:ins w:id="67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98F0C3" w14:textId="77777777" w:rsidR="00A755FF" w:rsidRDefault="00A755FF" w:rsidP="0022285B">
            <w:pPr>
              <w:pStyle w:val="TAH"/>
              <w:rPr>
                <w:ins w:id="672" w:author="Huawei1" w:date="2023-10-12T06:34:00Z"/>
              </w:rPr>
            </w:pPr>
            <w:ins w:id="67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59575C" w14:textId="77777777" w:rsidR="00A755FF" w:rsidRDefault="00A755FF" w:rsidP="0022285B">
            <w:pPr>
              <w:pStyle w:val="TAH"/>
              <w:rPr>
                <w:ins w:id="674" w:author="Huawei1" w:date="2023-10-12T06:34:00Z"/>
              </w:rPr>
            </w:pPr>
            <w:ins w:id="67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793B2F" w14:textId="77777777" w:rsidR="00A755FF" w:rsidRDefault="00A755FF" w:rsidP="0022285B">
            <w:pPr>
              <w:pStyle w:val="TAH"/>
              <w:rPr>
                <w:ins w:id="676" w:author="Huawei1" w:date="2023-10-12T06:34:00Z"/>
              </w:rPr>
            </w:pPr>
            <w:ins w:id="67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08750" w14:textId="77777777" w:rsidR="00A755FF" w:rsidRDefault="00A755FF" w:rsidP="0022285B">
            <w:pPr>
              <w:pStyle w:val="TAH"/>
              <w:rPr>
                <w:ins w:id="678" w:author="Huawei1" w:date="2023-10-12T06:34:00Z"/>
              </w:rPr>
            </w:pPr>
            <w:ins w:id="679" w:author="Huawei1" w:date="2023-10-12T06:34:00Z">
              <w:r>
                <w:t>Description</w:t>
              </w:r>
            </w:ins>
          </w:p>
        </w:tc>
      </w:tr>
      <w:tr w:rsidR="00A755FF" w14:paraId="475B30FA" w14:textId="77777777" w:rsidTr="0022285B">
        <w:trPr>
          <w:jc w:val="center"/>
          <w:ins w:id="68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6632D28A" w14:textId="77777777" w:rsidR="00A755FF" w:rsidRDefault="00A755FF" w:rsidP="0022285B">
            <w:pPr>
              <w:pStyle w:val="TAL"/>
              <w:rPr>
                <w:ins w:id="681" w:author="Huawei1" w:date="2023-10-12T06:34:00Z"/>
              </w:rPr>
            </w:pPr>
            <w:ins w:id="68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6C3E408" w14:textId="77777777" w:rsidR="00A755FF" w:rsidRDefault="00A755FF" w:rsidP="0022285B">
            <w:pPr>
              <w:pStyle w:val="TAL"/>
              <w:rPr>
                <w:ins w:id="683" w:author="Huawei1" w:date="2023-10-12T06:34:00Z"/>
              </w:rPr>
            </w:pPr>
            <w:ins w:id="68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40FCFF6" w14:textId="77777777" w:rsidR="00A755FF" w:rsidRDefault="00A755FF" w:rsidP="0022285B">
            <w:pPr>
              <w:pStyle w:val="TAC"/>
              <w:rPr>
                <w:ins w:id="685" w:author="Huawei1" w:date="2023-10-12T06:34:00Z"/>
              </w:rPr>
            </w:pPr>
            <w:ins w:id="68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DA9EE07" w14:textId="77777777" w:rsidR="00A755FF" w:rsidRDefault="00A755FF" w:rsidP="0022285B">
            <w:pPr>
              <w:pStyle w:val="TAL"/>
              <w:rPr>
                <w:ins w:id="687" w:author="Huawei1" w:date="2023-10-12T06:34:00Z"/>
              </w:rPr>
            </w:pPr>
            <w:ins w:id="68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D5E55" w14:textId="77777777" w:rsidR="00A755FF" w:rsidRDefault="00A755FF" w:rsidP="0022285B">
            <w:pPr>
              <w:pStyle w:val="TAL"/>
              <w:rPr>
                <w:ins w:id="689" w:author="Huawei1" w:date="2023-10-12T06:34:00Z"/>
              </w:rPr>
            </w:pPr>
            <w:ins w:id="690" w:author="Huawei1" w:date="2023-10-12T06:34:00Z">
              <w:r>
                <w:t>An alternative URI of the resource located on an alternative service instance within the same 5G PKMF or 5G PKMF (service) set.</w:t>
              </w:r>
            </w:ins>
          </w:p>
          <w:p w14:paraId="00B8A9EA" w14:textId="77777777" w:rsidR="00A755FF" w:rsidRDefault="00A755FF" w:rsidP="0022285B">
            <w:pPr>
              <w:pStyle w:val="TAL"/>
              <w:rPr>
                <w:ins w:id="691" w:author="Huawei1" w:date="2023-10-12T06:34:00Z"/>
              </w:rPr>
            </w:pPr>
            <w:ins w:id="692" w:author="Huawei1" w:date="2023-10-12T06:34:00Z">
              <w:r>
                <w:t>For the case, when a request is redirected to the same target resource via a different SCP, see clause 6.10.9.1 in 3GPP TS 29.500 [</w:t>
              </w:r>
            </w:ins>
            <w:ins w:id="693" w:author="Xiaomi" w:date="2023-11-03T11:36:00Z">
              <w:r>
                <w:t>5</w:t>
              </w:r>
            </w:ins>
            <w:ins w:id="694" w:author="Huawei1" w:date="2023-10-12T06:34:00Z">
              <w:r>
                <w:t>].</w:t>
              </w:r>
            </w:ins>
          </w:p>
        </w:tc>
      </w:tr>
      <w:tr w:rsidR="00A755FF" w14:paraId="1D169C42" w14:textId="77777777" w:rsidTr="0022285B">
        <w:trPr>
          <w:jc w:val="center"/>
          <w:ins w:id="69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072BECA" w14:textId="77777777" w:rsidR="00A755FF" w:rsidRDefault="00A755FF" w:rsidP="0022285B">
            <w:pPr>
              <w:pStyle w:val="TAL"/>
              <w:rPr>
                <w:ins w:id="696" w:author="Huawei1" w:date="2023-10-12T06:34:00Z"/>
              </w:rPr>
            </w:pPr>
            <w:ins w:id="697"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D0E13C4" w14:textId="77777777" w:rsidR="00A755FF" w:rsidRDefault="00A755FF" w:rsidP="0022285B">
            <w:pPr>
              <w:pStyle w:val="TAL"/>
              <w:rPr>
                <w:ins w:id="698" w:author="Huawei1" w:date="2023-10-12T06:34:00Z"/>
              </w:rPr>
            </w:pPr>
            <w:ins w:id="699"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0190B83" w14:textId="77777777" w:rsidR="00A755FF" w:rsidRDefault="00A755FF" w:rsidP="0022285B">
            <w:pPr>
              <w:pStyle w:val="TAC"/>
              <w:rPr>
                <w:ins w:id="700" w:author="Huawei1" w:date="2023-10-12T06:34:00Z"/>
              </w:rPr>
            </w:pPr>
            <w:ins w:id="701"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BDB7B1B" w14:textId="77777777" w:rsidR="00A755FF" w:rsidRDefault="00A755FF" w:rsidP="0022285B">
            <w:pPr>
              <w:pStyle w:val="TAL"/>
              <w:rPr>
                <w:ins w:id="702" w:author="Huawei1" w:date="2023-10-12T06:34:00Z"/>
              </w:rPr>
            </w:pPr>
            <w:ins w:id="703"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0E7E78" w14:textId="77777777" w:rsidR="00A755FF" w:rsidRDefault="00A755FF" w:rsidP="0022285B">
            <w:pPr>
              <w:pStyle w:val="TAL"/>
              <w:rPr>
                <w:ins w:id="704" w:author="Huawei1" w:date="2023-10-12T06:34:00Z"/>
              </w:rPr>
            </w:pPr>
            <w:ins w:id="705" w:author="Huawei1" w:date="2023-10-12T06:34:00Z">
              <w:r>
                <w:t>Identifier of the target 5G PKMF (service) instance ID towards which the request is redirected</w:t>
              </w:r>
            </w:ins>
          </w:p>
        </w:tc>
      </w:tr>
    </w:tbl>
    <w:p w14:paraId="07756194" w14:textId="77777777" w:rsidR="00A755FF" w:rsidRDefault="00A755FF" w:rsidP="00A755FF">
      <w:pPr>
        <w:rPr>
          <w:ins w:id="706" w:author="Huawei1" w:date="2023-10-12T06:34:00Z"/>
          <w:lang w:val="en-US" w:eastAsia="zh-CN"/>
        </w:rPr>
      </w:pPr>
    </w:p>
    <w:p w14:paraId="3D2D16D3" w14:textId="77777777" w:rsidR="00A755FF" w:rsidRDefault="00A755FF" w:rsidP="00A755FF">
      <w:pPr>
        <w:pStyle w:val="4"/>
        <w:rPr>
          <w:ins w:id="707" w:author="Huawei1" w:date="2023-10-12T06:34:00Z"/>
          <w:lang w:eastAsia="en-GB"/>
        </w:rPr>
      </w:pPr>
      <w:bookmarkStart w:id="708" w:name="_Toc145952524"/>
      <w:bookmarkStart w:id="709" w:name="_Toc130831946"/>
      <w:bookmarkStart w:id="710" w:name="_Toc70925860"/>
      <w:bookmarkStart w:id="711" w:name="_Toc35971412"/>
      <w:bookmarkStart w:id="712" w:name="_Toc510696621"/>
      <w:ins w:id="713" w:author="Huawei1" w:date="2023-10-12T06:34:00Z">
        <w:r>
          <w:t>6.</w:t>
        </w:r>
        <w:r w:rsidRPr="00430DB9">
          <w:rPr>
            <w:highlight w:val="yellow"/>
          </w:rPr>
          <w:t>y</w:t>
        </w:r>
        <w:r>
          <w:t>.3.3</w:t>
        </w:r>
        <w:r>
          <w:tab/>
          <w:t xml:space="preserve">Resource: </w:t>
        </w:r>
        <w:bookmarkEnd w:id="708"/>
        <w:bookmarkEnd w:id="709"/>
        <w:bookmarkEnd w:id="710"/>
        <w:bookmarkEnd w:id="711"/>
        <w:bookmarkEnd w:id="712"/>
        <w:proofErr w:type="spellStart"/>
        <w:r>
          <w:t>MonitorKey</w:t>
        </w:r>
        <w:proofErr w:type="spellEnd"/>
      </w:ins>
    </w:p>
    <w:p w14:paraId="05D16F01" w14:textId="77777777" w:rsidR="00A755FF" w:rsidRDefault="00A755FF" w:rsidP="00A755FF">
      <w:pPr>
        <w:pStyle w:val="5"/>
        <w:rPr>
          <w:ins w:id="714" w:author="Huawei1" w:date="2023-10-12T06:34:00Z"/>
        </w:rPr>
      </w:pPr>
      <w:bookmarkStart w:id="715" w:name="_Toc145952525"/>
      <w:bookmarkStart w:id="716" w:name="_Toc130831947"/>
      <w:ins w:id="717" w:author="Huawei1" w:date="2023-10-12T06:34:00Z">
        <w:r>
          <w:t>6.</w:t>
        </w:r>
        <w:r w:rsidRPr="00430DB9">
          <w:rPr>
            <w:highlight w:val="yellow"/>
          </w:rPr>
          <w:t>y</w:t>
        </w:r>
        <w:r>
          <w:t>.3.3.1</w:t>
        </w:r>
        <w:r>
          <w:tab/>
          <w:t>Description</w:t>
        </w:r>
        <w:bookmarkEnd w:id="715"/>
        <w:bookmarkEnd w:id="716"/>
      </w:ins>
    </w:p>
    <w:p w14:paraId="4E9C1E61" w14:textId="77777777" w:rsidR="00A755FF" w:rsidRDefault="00A755FF" w:rsidP="00A755FF">
      <w:pPr>
        <w:pStyle w:val="Guidance"/>
        <w:rPr>
          <w:ins w:id="718" w:author="Huawei1" w:date="2023-10-12T06:34:00Z"/>
          <w:i w:val="0"/>
          <w:color w:val="auto"/>
        </w:rPr>
      </w:pPr>
      <w:ins w:id="719" w:author="Huawei1" w:date="2023-10-12T06:34:00Z">
        <w:r>
          <w:rPr>
            <w:i w:val="0"/>
            <w:color w:val="auto"/>
          </w:rPr>
          <w:t>This resource represents the Monitor Key.</w:t>
        </w:r>
      </w:ins>
    </w:p>
    <w:p w14:paraId="56463EBC" w14:textId="77777777" w:rsidR="00A755FF" w:rsidRDefault="00A755FF" w:rsidP="00A755FF">
      <w:pPr>
        <w:pStyle w:val="5"/>
        <w:rPr>
          <w:ins w:id="720" w:author="Huawei1" w:date="2023-10-12T06:34:00Z"/>
        </w:rPr>
      </w:pPr>
      <w:bookmarkStart w:id="721" w:name="_Toc145952526"/>
      <w:bookmarkStart w:id="722" w:name="_Toc130831948"/>
      <w:ins w:id="723" w:author="Huawei1" w:date="2023-10-12T06:34:00Z">
        <w:r>
          <w:t>6.</w:t>
        </w:r>
        <w:r w:rsidRPr="00430DB9">
          <w:rPr>
            <w:highlight w:val="yellow"/>
          </w:rPr>
          <w:t>y</w:t>
        </w:r>
        <w:r>
          <w:t>.3.3.2</w:t>
        </w:r>
        <w:r>
          <w:tab/>
          <w:t>Resource Definition</w:t>
        </w:r>
        <w:bookmarkEnd w:id="721"/>
        <w:bookmarkEnd w:id="722"/>
      </w:ins>
    </w:p>
    <w:p w14:paraId="5FE1A7C8" w14:textId="77777777" w:rsidR="00A755FF" w:rsidRDefault="00A755FF" w:rsidP="00A755FF">
      <w:pPr>
        <w:rPr>
          <w:ins w:id="724" w:author="Huawei1" w:date="2023-10-12T06:34:00Z"/>
        </w:rPr>
      </w:pPr>
      <w:ins w:id="725" w:author="Huawei1" w:date="2023-10-12T06:34:00Z">
        <w:r>
          <w:t xml:space="preserve">Resource URI: </w:t>
        </w:r>
        <w:r>
          <w:rPr>
            <w:b/>
            <w:noProof/>
          </w:rPr>
          <w:t>{apiRoot}/npkmf-disc/&lt;apiVersion&gt;/{ueId}/monitor-key/{</w:t>
        </w:r>
        <w:r w:rsidRPr="00152E6E">
          <w:rPr>
            <w:b/>
            <w:noProof/>
          </w:rPr>
          <w:t>userInfoId</w:t>
        </w:r>
        <w:r>
          <w:rPr>
            <w:b/>
            <w:noProof/>
          </w:rPr>
          <w:t>}</w:t>
        </w:r>
      </w:ins>
    </w:p>
    <w:p w14:paraId="6EEE9CAA" w14:textId="77777777" w:rsidR="00A755FF" w:rsidRDefault="00A755FF" w:rsidP="00A755FF">
      <w:pPr>
        <w:rPr>
          <w:ins w:id="726" w:author="Huawei1" w:date="2023-10-12T06:34:00Z"/>
          <w:rFonts w:ascii="Arial" w:hAnsi="Arial" w:cs="Arial"/>
        </w:rPr>
      </w:pPr>
      <w:ins w:id="727" w:author="Huawei1" w:date="2023-10-12T06:34:00Z">
        <w:r>
          <w:t>This resource shall support the resource URI variables defined in table 6.</w:t>
        </w:r>
        <w:r w:rsidRPr="0070543F">
          <w:rPr>
            <w:highlight w:val="yellow"/>
          </w:rPr>
          <w:t>y</w:t>
        </w:r>
        <w:r>
          <w:t>.3.3.2-1.</w:t>
        </w:r>
      </w:ins>
    </w:p>
    <w:p w14:paraId="52FD0D02" w14:textId="77777777" w:rsidR="00A755FF" w:rsidRDefault="00A755FF" w:rsidP="00A755FF">
      <w:pPr>
        <w:pStyle w:val="TH"/>
        <w:rPr>
          <w:ins w:id="728" w:author="Huawei1" w:date="2023-10-12T06:34:00Z"/>
          <w:rFonts w:cs="Arial"/>
        </w:rPr>
      </w:pPr>
      <w:ins w:id="729"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755FF" w14:paraId="6C66C110" w14:textId="77777777" w:rsidTr="0022285B">
        <w:trPr>
          <w:jc w:val="center"/>
          <w:ins w:id="730"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0E8EB41" w14:textId="77777777" w:rsidR="00A755FF" w:rsidRDefault="00A755FF" w:rsidP="0022285B">
            <w:pPr>
              <w:pStyle w:val="TAH"/>
              <w:rPr>
                <w:ins w:id="731" w:author="Huawei1" w:date="2023-10-12T06:34:00Z"/>
              </w:rPr>
            </w:pPr>
            <w:ins w:id="732"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295FB2D" w14:textId="77777777" w:rsidR="00A755FF" w:rsidRDefault="00A755FF" w:rsidP="0022285B">
            <w:pPr>
              <w:pStyle w:val="TAH"/>
              <w:rPr>
                <w:ins w:id="733" w:author="Huawei1" w:date="2023-10-12T06:34:00Z"/>
              </w:rPr>
            </w:pPr>
            <w:ins w:id="734"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1A9AB" w14:textId="77777777" w:rsidR="00A755FF" w:rsidRDefault="00A755FF" w:rsidP="0022285B">
            <w:pPr>
              <w:pStyle w:val="TAH"/>
              <w:rPr>
                <w:ins w:id="735" w:author="Huawei1" w:date="2023-10-12T06:34:00Z"/>
              </w:rPr>
            </w:pPr>
            <w:ins w:id="736" w:author="Huawei1" w:date="2023-10-12T06:34:00Z">
              <w:r>
                <w:t>Definition</w:t>
              </w:r>
            </w:ins>
          </w:p>
        </w:tc>
      </w:tr>
      <w:tr w:rsidR="00A755FF" w14:paraId="075C0D33" w14:textId="77777777" w:rsidTr="0022285B">
        <w:trPr>
          <w:jc w:val="center"/>
          <w:ins w:id="73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D0968A4" w14:textId="77777777" w:rsidR="00A755FF" w:rsidRDefault="00A755FF" w:rsidP="0022285B">
            <w:pPr>
              <w:pStyle w:val="TAL"/>
              <w:rPr>
                <w:ins w:id="738" w:author="Huawei1" w:date="2023-10-12T06:34:00Z"/>
              </w:rPr>
            </w:pPr>
            <w:proofErr w:type="spellStart"/>
            <w:ins w:id="739"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D002FB9" w14:textId="77777777" w:rsidR="00A755FF" w:rsidRDefault="00A755FF" w:rsidP="0022285B">
            <w:pPr>
              <w:pStyle w:val="TAL"/>
              <w:rPr>
                <w:ins w:id="740" w:author="Huawei1" w:date="2023-10-12T06:34:00Z"/>
              </w:rPr>
            </w:pPr>
            <w:ins w:id="741"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33A55E" w14:textId="77777777" w:rsidR="00A755FF" w:rsidRDefault="00A755FF" w:rsidP="0022285B">
            <w:pPr>
              <w:pStyle w:val="TAL"/>
              <w:rPr>
                <w:ins w:id="742" w:author="Huawei1" w:date="2023-10-12T06:34:00Z"/>
              </w:rPr>
            </w:pPr>
            <w:ins w:id="743" w:author="Huawei1" w:date="2023-10-12T06:34:00Z">
              <w:r>
                <w:t>See clause</w:t>
              </w:r>
              <w:r>
                <w:rPr>
                  <w:lang w:val="en-US" w:eastAsia="zh-CN"/>
                </w:rPr>
                <w:t> </w:t>
              </w:r>
              <w:r>
                <w:t>6.1.1</w:t>
              </w:r>
            </w:ins>
          </w:p>
        </w:tc>
      </w:tr>
      <w:tr w:rsidR="00A755FF" w14:paraId="39F97429" w14:textId="77777777" w:rsidTr="0022285B">
        <w:trPr>
          <w:jc w:val="center"/>
          <w:ins w:id="744"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1730F5A" w14:textId="77777777" w:rsidR="00A755FF" w:rsidRDefault="00A755FF" w:rsidP="0022285B">
            <w:pPr>
              <w:pStyle w:val="TAL"/>
              <w:rPr>
                <w:ins w:id="745" w:author="Huawei1" w:date="2023-10-12T06:34:00Z"/>
              </w:rPr>
            </w:pPr>
            <w:proofErr w:type="spellStart"/>
            <w:ins w:id="746"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6620E7E1" w14:textId="77777777" w:rsidR="00A755FF" w:rsidRDefault="00A755FF" w:rsidP="0022285B">
            <w:pPr>
              <w:pStyle w:val="TAL"/>
              <w:rPr>
                <w:ins w:id="747" w:author="Huawei1" w:date="2023-10-12T06:34:00Z"/>
              </w:rPr>
            </w:pPr>
            <w:proofErr w:type="spellStart"/>
            <w:ins w:id="748"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C8A11" w14:textId="77777777" w:rsidR="00A755FF" w:rsidRDefault="00A755FF" w:rsidP="0022285B">
            <w:pPr>
              <w:pStyle w:val="TAL"/>
              <w:rPr>
                <w:ins w:id="749" w:author="Huawei1" w:date="2023-10-12T06:34:00Z"/>
              </w:rPr>
            </w:pPr>
            <w:ins w:id="750"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A755FF" w14:paraId="60C70541" w14:textId="77777777" w:rsidTr="0022285B">
        <w:trPr>
          <w:jc w:val="center"/>
          <w:ins w:id="75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1EA1566" w14:textId="77777777" w:rsidR="00A755FF" w:rsidRDefault="00A755FF" w:rsidP="0022285B">
            <w:pPr>
              <w:pStyle w:val="TAL"/>
              <w:rPr>
                <w:ins w:id="752" w:author="Huawei1" w:date="2023-10-12T06:34:00Z"/>
              </w:rPr>
            </w:pPr>
            <w:proofErr w:type="spellStart"/>
            <w:ins w:id="753"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C43AEFC" w14:textId="77777777" w:rsidR="00A755FF" w:rsidRDefault="00A755FF" w:rsidP="0022285B">
            <w:pPr>
              <w:pStyle w:val="TAL"/>
              <w:rPr>
                <w:ins w:id="754" w:author="Huawei1" w:date="2023-10-12T06:34:00Z"/>
                <w:lang w:eastAsia="zh-CN"/>
              </w:rPr>
            </w:pPr>
            <w:proofErr w:type="spellStart"/>
            <w:ins w:id="755"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9CFDF2" w14:textId="77777777" w:rsidR="00A755FF" w:rsidRDefault="00A755FF" w:rsidP="0022285B">
            <w:pPr>
              <w:pStyle w:val="TAL"/>
              <w:rPr>
                <w:ins w:id="756" w:author="Huawei1" w:date="2023-10-12T06:34:00Z"/>
                <w:lang w:eastAsia="en-GB"/>
              </w:rPr>
            </w:pPr>
            <w:ins w:id="757" w:author="Huawei1" w:date="2023-10-12T06:34:00Z">
              <w:r>
                <w:t xml:space="preserve">Represents </w:t>
              </w:r>
              <w:r>
                <w:rPr>
                  <w:lang w:eastAsia="zh-CN"/>
                </w:rPr>
                <w:t>User Info Id.</w:t>
              </w:r>
            </w:ins>
          </w:p>
        </w:tc>
      </w:tr>
    </w:tbl>
    <w:p w14:paraId="4E216E5F" w14:textId="77777777" w:rsidR="00A755FF" w:rsidRDefault="00A755FF" w:rsidP="00A755FF">
      <w:pPr>
        <w:rPr>
          <w:ins w:id="758" w:author="Huawei1" w:date="2023-10-12T06:34:00Z"/>
          <w:rFonts w:eastAsia="Times New Roman"/>
        </w:rPr>
      </w:pPr>
    </w:p>
    <w:p w14:paraId="73941198" w14:textId="77777777" w:rsidR="00A755FF" w:rsidRDefault="00A755FF" w:rsidP="00A755FF">
      <w:pPr>
        <w:pStyle w:val="5"/>
        <w:rPr>
          <w:ins w:id="759" w:author="Huawei1" w:date="2023-10-12T06:34:00Z"/>
        </w:rPr>
      </w:pPr>
      <w:bookmarkStart w:id="760" w:name="_Toc145952527"/>
      <w:bookmarkStart w:id="761" w:name="_Toc130831949"/>
      <w:ins w:id="762" w:author="Huawei1" w:date="2023-10-12T06:34:00Z">
        <w:r>
          <w:t>6.</w:t>
        </w:r>
        <w:r w:rsidRPr="00430DB9">
          <w:rPr>
            <w:highlight w:val="yellow"/>
          </w:rPr>
          <w:t>y</w:t>
        </w:r>
        <w:r>
          <w:t>.3.3.3</w:t>
        </w:r>
        <w:r>
          <w:tab/>
          <w:t>Resource Standard Methods</w:t>
        </w:r>
        <w:bookmarkEnd w:id="760"/>
        <w:bookmarkEnd w:id="761"/>
      </w:ins>
    </w:p>
    <w:p w14:paraId="1273E151" w14:textId="77777777" w:rsidR="00A755FF" w:rsidRDefault="00A755FF" w:rsidP="00A755FF">
      <w:pPr>
        <w:pStyle w:val="H6"/>
        <w:rPr>
          <w:ins w:id="763" w:author="Huawei1" w:date="2023-10-12T06:34:00Z"/>
        </w:rPr>
      </w:pPr>
      <w:ins w:id="764" w:author="Huawei1" w:date="2023-10-12T06:34:00Z">
        <w:r>
          <w:t>6.</w:t>
        </w:r>
        <w:r w:rsidRPr="00430DB9">
          <w:rPr>
            <w:highlight w:val="yellow"/>
          </w:rPr>
          <w:t>y</w:t>
        </w:r>
        <w:r>
          <w:t>.3.3.3.1</w:t>
        </w:r>
        <w:r>
          <w:tab/>
          <w:t>PUT</w:t>
        </w:r>
      </w:ins>
    </w:p>
    <w:p w14:paraId="0297A5E3" w14:textId="77777777" w:rsidR="00A755FF" w:rsidRDefault="00A755FF" w:rsidP="00A755FF">
      <w:pPr>
        <w:rPr>
          <w:ins w:id="765" w:author="Huawei1" w:date="2023-10-12T06:34:00Z"/>
        </w:rPr>
      </w:pPr>
      <w:ins w:id="766" w:author="Huawei1" w:date="2023-10-12T06:34:00Z">
        <w:r>
          <w:t>This method shall support the URI query parameters specified in table</w:t>
        </w:r>
      </w:ins>
      <w:ins w:id="767" w:author="Huawei1" w:date="2023-10-11T16:55:00Z">
        <w:r w:rsidRPr="00330B48">
          <w:t> </w:t>
        </w:r>
      </w:ins>
      <w:ins w:id="768" w:author="Huawei1" w:date="2023-10-12T06:34:00Z">
        <w:r>
          <w:t>6.</w:t>
        </w:r>
        <w:r w:rsidRPr="00430DB9">
          <w:rPr>
            <w:highlight w:val="yellow"/>
          </w:rPr>
          <w:t>y</w:t>
        </w:r>
        <w:r>
          <w:t>.3.3.3.1-1.</w:t>
        </w:r>
      </w:ins>
    </w:p>
    <w:p w14:paraId="0EC3B78E" w14:textId="77777777" w:rsidR="00A755FF" w:rsidRDefault="00A755FF" w:rsidP="00A755FF">
      <w:pPr>
        <w:pStyle w:val="TH"/>
        <w:rPr>
          <w:ins w:id="769" w:author="Huawei1" w:date="2023-10-12T06:34:00Z"/>
          <w:rFonts w:cs="Arial"/>
        </w:rPr>
      </w:pPr>
      <w:ins w:id="770" w:author="Huawei1" w:date="2023-10-12T06:34:00Z">
        <w:r>
          <w:t>Table</w:t>
        </w:r>
      </w:ins>
      <w:ins w:id="771" w:author="Huawei1" w:date="2023-10-11T16:55:00Z">
        <w:r w:rsidRPr="00330B48">
          <w:t> </w:t>
        </w:r>
      </w:ins>
      <w:ins w:id="772"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A755FF" w14:paraId="02325C76" w14:textId="77777777" w:rsidTr="0022285B">
        <w:trPr>
          <w:jc w:val="center"/>
          <w:ins w:id="77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657E03" w14:textId="77777777" w:rsidR="00A755FF" w:rsidRDefault="00A755FF" w:rsidP="0022285B">
            <w:pPr>
              <w:pStyle w:val="TAH"/>
              <w:rPr>
                <w:ins w:id="774" w:author="Huawei1" w:date="2023-10-12T06:34:00Z"/>
              </w:rPr>
            </w:pPr>
            <w:ins w:id="775"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19FDEC8" w14:textId="77777777" w:rsidR="00A755FF" w:rsidRDefault="00A755FF" w:rsidP="0022285B">
            <w:pPr>
              <w:pStyle w:val="TAH"/>
              <w:rPr>
                <w:ins w:id="776" w:author="Huawei1" w:date="2023-10-12T06:34:00Z"/>
              </w:rPr>
            </w:pPr>
            <w:ins w:id="777"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326026" w14:textId="77777777" w:rsidR="00A755FF" w:rsidRDefault="00A755FF" w:rsidP="0022285B">
            <w:pPr>
              <w:pStyle w:val="TAH"/>
              <w:rPr>
                <w:ins w:id="778" w:author="Huawei1" w:date="2023-10-12T06:34:00Z"/>
              </w:rPr>
            </w:pPr>
            <w:ins w:id="779"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9F3BD6" w14:textId="77777777" w:rsidR="00A755FF" w:rsidRDefault="00A755FF" w:rsidP="0022285B">
            <w:pPr>
              <w:pStyle w:val="TAH"/>
              <w:rPr>
                <w:ins w:id="780" w:author="Huawei1" w:date="2023-10-12T06:34:00Z"/>
              </w:rPr>
            </w:pPr>
            <w:ins w:id="781"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77D1F" w14:textId="77777777" w:rsidR="00A755FF" w:rsidRDefault="00A755FF" w:rsidP="0022285B">
            <w:pPr>
              <w:pStyle w:val="TAH"/>
              <w:rPr>
                <w:ins w:id="782" w:author="Huawei1" w:date="2023-10-12T06:34:00Z"/>
              </w:rPr>
            </w:pPr>
            <w:ins w:id="783"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B17FC2F" w14:textId="77777777" w:rsidR="00A755FF" w:rsidRDefault="00A755FF" w:rsidP="0022285B">
            <w:pPr>
              <w:pStyle w:val="TAH"/>
              <w:rPr>
                <w:ins w:id="784" w:author="Huawei1" w:date="2023-10-12T06:34:00Z"/>
              </w:rPr>
            </w:pPr>
            <w:ins w:id="785" w:author="Huawei1" w:date="2023-10-12T06:34:00Z">
              <w:r>
                <w:t>Applicability</w:t>
              </w:r>
            </w:ins>
          </w:p>
        </w:tc>
      </w:tr>
      <w:tr w:rsidR="00A755FF" w14:paraId="6F1684E0" w14:textId="77777777" w:rsidTr="0022285B">
        <w:trPr>
          <w:jc w:val="center"/>
          <w:ins w:id="78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111D5FC" w14:textId="77777777" w:rsidR="00A755FF" w:rsidRDefault="00A755FF" w:rsidP="0022285B">
            <w:pPr>
              <w:pStyle w:val="TAL"/>
              <w:rPr>
                <w:ins w:id="787" w:author="Huawei1" w:date="2023-10-12T06:34:00Z"/>
              </w:rPr>
            </w:pPr>
            <w:ins w:id="788"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044B0A75" w14:textId="77777777" w:rsidR="00A755FF" w:rsidRDefault="00A755FF" w:rsidP="0022285B">
            <w:pPr>
              <w:pStyle w:val="TAL"/>
              <w:rPr>
                <w:ins w:id="789"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DDCCFD1" w14:textId="77777777" w:rsidR="00A755FF" w:rsidRDefault="00A755FF" w:rsidP="0022285B">
            <w:pPr>
              <w:pStyle w:val="TAC"/>
              <w:rPr>
                <w:ins w:id="790"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2B1D704D" w14:textId="77777777" w:rsidR="00A755FF" w:rsidRDefault="00A755FF" w:rsidP="0022285B">
            <w:pPr>
              <w:pStyle w:val="TAL"/>
              <w:rPr>
                <w:ins w:id="791"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2369F89D" w14:textId="77777777" w:rsidR="00A755FF" w:rsidRDefault="00A755FF" w:rsidP="0022285B">
            <w:pPr>
              <w:pStyle w:val="TAL"/>
              <w:rPr>
                <w:ins w:id="792"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373732E" w14:textId="77777777" w:rsidR="00A755FF" w:rsidRDefault="00A755FF" w:rsidP="0022285B">
            <w:pPr>
              <w:pStyle w:val="TAL"/>
              <w:rPr>
                <w:ins w:id="793" w:author="Huawei1" w:date="2023-10-12T06:34:00Z"/>
              </w:rPr>
            </w:pPr>
          </w:p>
        </w:tc>
      </w:tr>
    </w:tbl>
    <w:p w14:paraId="4DF4650F" w14:textId="77777777" w:rsidR="00A755FF" w:rsidRDefault="00A755FF" w:rsidP="00A755FF">
      <w:pPr>
        <w:rPr>
          <w:ins w:id="794" w:author="Huawei1" w:date="2023-10-12T06:34:00Z"/>
          <w:rFonts w:eastAsia="Times New Roman"/>
        </w:rPr>
      </w:pPr>
    </w:p>
    <w:p w14:paraId="33D5C8A4" w14:textId="77777777" w:rsidR="00A755FF" w:rsidRDefault="00A755FF" w:rsidP="00A755FF">
      <w:pPr>
        <w:rPr>
          <w:ins w:id="795" w:author="Huawei1" w:date="2023-10-12T06:34:00Z"/>
        </w:rPr>
      </w:pPr>
      <w:ins w:id="796" w:author="Huawei1" w:date="2023-10-12T06:34:00Z">
        <w:r>
          <w:t>This method shall support the request data structures specified in table</w:t>
        </w:r>
      </w:ins>
      <w:ins w:id="797" w:author="Huawei1" w:date="2023-10-11T16:55:00Z">
        <w:r w:rsidRPr="00330B48">
          <w:t> </w:t>
        </w:r>
      </w:ins>
      <w:ins w:id="798" w:author="Huawei1" w:date="2023-10-12T06:34:00Z">
        <w:r>
          <w:t>6.</w:t>
        </w:r>
        <w:r w:rsidRPr="00430DB9">
          <w:rPr>
            <w:highlight w:val="yellow"/>
          </w:rPr>
          <w:t>y</w:t>
        </w:r>
        <w:r>
          <w:t>.3.3.3.1-2 and the response data structures and response codes specified in table</w:t>
        </w:r>
      </w:ins>
      <w:ins w:id="799" w:author="Huawei1" w:date="2023-10-11T16:55:00Z">
        <w:r w:rsidRPr="00330B48">
          <w:t> </w:t>
        </w:r>
      </w:ins>
      <w:ins w:id="800" w:author="Huawei1" w:date="2023-10-12T06:34:00Z">
        <w:r>
          <w:t>6.</w:t>
        </w:r>
        <w:r w:rsidRPr="00430DB9">
          <w:rPr>
            <w:highlight w:val="yellow"/>
          </w:rPr>
          <w:t>y</w:t>
        </w:r>
        <w:r>
          <w:t>.3.3.3.1-3.</w:t>
        </w:r>
      </w:ins>
    </w:p>
    <w:p w14:paraId="2B7F0D67" w14:textId="77777777" w:rsidR="00A755FF" w:rsidRDefault="00A755FF" w:rsidP="00A755FF">
      <w:pPr>
        <w:pStyle w:val="TH"/>
        <w:rPr>
          <w:ins w:id="801" w:author="Huawei1" w:date="2023-10-12T06:34:00Z"/>
        </w:rPr>
      </w:pPr>
      <w:ins w:id="802" w:author="Huawei1" w:date="2023-10-12T06:34:00Z">
        <w:r>
          <w:lastRenderedPageBreak/>
          <w:t>Table</w:t>
        </w:r>
      </w:ins>
      <w:ins w:id="803" w:author="Huawei1" w:date="2023-10-11T16:55:00Z">
        <w:r w:rsidRPr="00330B48">
          <w:t> </w:t>
        </w:r>
      </w:ins>
      <w:ins w:id="804"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55FF" w14:paraId="6CB96612" w14:textId="77777777" w:rsidTr="0022285B">
        <w:trPr>
          <w:jc w:val="center"/>
          <w:ins w:id="805"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31E962" w14:textId="77777777" w:rsidR="00A755FF" w:rsidRDefault="00A755FF" w:rsidP="0022285B">
            <w:pPr>
              <w:pStyle w:val="TAH"/>
              <w:rPr>
                <w:ins w:id="806" w:author="Huawei1" w:date="2023-10-12T06:34:00Z"/>
              </w:rPr>
            </w:pPr>
            <w:ins w:id="807"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D31A96" w14:textId="77777777" w:rsidR="00A755FF" w:rsidRDefault="00A755FF" w:rsidP="0022285B">
            <w:pPr>
              <w:pStyle w:val="TAH"/>
              <w:rPr>
                <w:ins w:id="808" w:author="Huawei1" w:date="2023-10-12T06:34:00Z"/>
              </w:rPr>
            </w:pPr>
            <w:ins w:id="809"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AFB8FE" w14:textId="77777777" w:rsidR="00A755FF" w:rsidRDefault="00A755FF" w:rsidP="0022285B">
            <w:pPr>
              <w:pStyle w:val="TAH"/>
              <w:rPr>
                <w:ins w:id="810" w:author="Huawei1" w:date="2023-10-12T06:34:00Z"/>
              </w:rPr>
            </w:pPr>
            <w:ins w:id="811"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58D392" w14:textId="77777777" w:rsidR="00A755FF" w:rsidRDefault="00A755FF" w:rsidP="0022285B">
            <w:pPr>
              <w:pStyle w:val="TAH"/>
              <w:rPr>
                <w:ins w:id="812" w:author="Huawei1" w:date="2023-10-12T06:34:00Z"/>
              </w:rPr>
            </w:pPr>
            <w:ins w:id="813" w:author="Huawei1" w:date="2023-10-12T06:34:00Z">
              <w:r>
                <w:t>Description</w:t>
              </w:r>
            </w:ins>
          </w:p>
        </w:tc>
      </w:tr>
      <w:tr w:rsidR="00A755FF" w14:paraId="2DC21179" w14:textId="77777777" w:rsidTr="0022285B">
        <w:trPr>
          <w:jc w:val="center"/>
          <w:ins w:id="814"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1F8DBF2C" w14:textId="77777777" w:rsidR="00A755FF" w:rsidRDefault="00A755FF" w:rsidP="0022285B">
            <w:pPr>
              <w:pStyle w:val="TAL"/>
              <w:rPr>
                <w:ins w:id="815" w:author="Huawei1" w:date="2023-10-12T06:34:00Z"/>
              </w:rPr>
            </w:pPr>
            <w:proofErr w:type="spellStart"/>
            <w:ins w:id="816"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BEBAD90" w14:textId="77777777" w:rsidR="00A755FF" w:rsidRDefault="00A755FF" w:rsidP="0022285B">
            <w:pPr>
              <w:pStyle w:val="TAC"/>
              <w:rPr>
                <w:ins w:id="817" w:author="Huawei1" w:date="2023-10-12T06:34:00Z"/>
              </w:rPr>
            </w:pPr>
            <w:ins w:id="818"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B6E3817" w14:textId="77777777" w:rsidR="00A755FF" w:rsidRDefault="00A755FF" w:rsidP="0022285B">
            <w:pPr>
              <w:pStyle w:val="TAL"/>
              <w:rPr>
                <w:ins w:id="819" w:author="Huawei1" w:date="2023-10-12T06:34:00Z"/>
              </w:rPr>
            </w:pPr>
            <w:ins w:id="820"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E6AAED6" w14:textId="77777777" w:rsidR="00A755FF" w:rsidRDefault="00A755FF" w:rsidP="0022285B">
            <w:pPr>
              <w:pStyle w:val="TAL"/>
              <w:rPr>
                <w:ins w:id="821" w:author="Huawei1" w:date="2023-10-12T06:34:00Z"/>
              </w:rPr>
            </w:pPr>
            <w:ins w:id="822" w:author="Huawei1" w:date="2023-10-12T06:34:00Z">
              <w:r>
                <w:rPr>
                  <w:lang w:eastAsia="zh-CN"/>
                </w:rPr>
                <w:t>Contains the Monitor</w:t>
              </w:r>
              <w:r>
                <w:t xml:space="preserve"> Key Data for the indicated UE and indicated user info id.</w:t>
              </w:r>
            </w:ins>
          </w:p>
        </w:tc>
      </w:tr>
    </w:tbl>
    <w:p w14:paraId="09251E9C" w14:textId="77777777" w:rsidR="00A755FF" w:rsidRDefault="00A755FF" w:rsidP="00A755FF">
      <w:pPr>
        <w:rPr>
          <w:ins w:id="823" w:author="Huawei1" w:date="2023-10-12T06:34:00Z"/>
          <w:rFonts w:eastAsia="Times New Roman"/>
        </w:rPr>
      </w:pPr>
    </w:p>
    <w:p w14:paraId="7013FD5E" w14:textId="77777777" w:rsidR="00A755FF" w:rsidRDefault="00A755FF" w:rsidP="00A755FF">
      <w:pPr>
        <w:pStyle w:val="TH"/>
        <w:rPr>
          <w:ins w:id="824" w:author="Huawei1" w:date="2023-10-12T06:34:00Z"/>
        </w:rPr>
      </w:pPr>
      <w:ins w:id="825" w:author="Huawei1" w:date="2023-10-12T06:34:00Z">
        <w:r>
          <w:t>Table</w:t>
        </w:r>
      </w:ins>
      <w:ins w:id="826" w:author="Huawei1" w:date="2023-10-11T16:55:00Z">
        <w:r w:rsidRPr="00330B48">
          <w:t> </w:t>
        </w:r>
      </w:ins>
      <w:ins w:id="827" w:author="Huawei1" w:date="2023-10-12T06:34:00Z">
        <w:r>
          <w:t>6.</w:t>
        </w:r>
        <w:r w:rsidRPr="00942B5D">
          <w:rPr>
            <w:highlight w:val="yellow"/>
          </w:rPr>
          <w:t>y</w:t>
        </w:r>
        <w:r>
          <w:t>.3.3.3.1-3: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A755FF" w14:paraId="42CDBB20" w14:textId="77777777" w:rsidTr="0022285B">
        <w:trPr>
          <w:jc w:val="center"/>
          <w:ins w:id="82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EBEFEA" w14:textId="77777777" w:rsidR="00A755FF" w:rsidRDefault="00A755FF" w:rsidP="0022285B">
            <w:pPr>
              <w:pStyle w:val="TAH"/>
              <w:rPr>
                <w:ins w:id="829" w:author="Huawei1" w:date="2023-10-12T06:34:00Z"/>
              </w:rPr>
            </w:pPr>
            <w:ins w:id="830"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5FCC14" w14:textId="77777777" w:rsidR="00A755FF" w:rsidRDefault="00A755FF" w:rsidP="0022285B">
            <w:pPr>
              <w:pStyle w:val="TAH"/>
              <w:rPr>
                <w:ins w:id="831" w:author="Huawei1" w:date="2023-10-12T06:34:00Z"/>
              </w:rPr>
            </w:pPr>
            <w:ins w:id="832"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2526EF" w14:textId="77777777" w:rsidR="00A755FF" w:rsidRDefault="00A755FF" w:rsidP="0022285B">
            <w:pPr>
              <w:pStyle w:val="TAH"/>
              <w:rPr>
                <w:ins w:id="833" w:author="Huawei1" w:date="2023-10-12T06:34:00Z"/>
              </w:rPr>
            </w:pPr>
            <w:ins w:id="834"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53687B" w14:textId="77777777" w:rsidR="00A755FF" w:rsidRDefault="00A755FF" w:rsidP="0022285B">
            <w:pPr>
              <w:pStyle w:val="TAH"/>
              <w:rPr>
                <w:ins w:id="835" w:author="Huawei1" w:date="2023-10-12T06:34:00Z"/>
              </w:rPr>
            </w:pPr>
            <w:ins w:id="836" w:author="Huawei1" w:date="2023-10-12T06:34:00Z">
              <w:r>
                <w:t>Response</w:t>
              </w:r>
            </w:ins>
          </w:p>
          <w:p w14:paraId="23DBFF5E" w14:textId="77777777" w:rsidR="00A755FF" w:rsidRDefault="00A755FF" w:rsidP="0022285B">
            <w:pPr>
              <w:pStyle w:val="TAH"/>
              <w:rPr>
                <w:ins w:id="837" w:author="Huawei1" w:date="2023-10-12T06:34:00Z"/>
              </w:rPr>
            </w:pPr>
            <w:ins w:id="838"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073F8" w14:textId="77777777" w:rsidR="00A755FF" w:rsidRDefault="00A755FF" w:rsidP="0022285B">
            <w:pPr>
              <w:pStyle w:val="TAH"/>
              <w:rPr>
                <w:ins w:id="839" w:author="Huawei1" w:date="2023-10-12T06:34:00Z"/>
              </w:rPr>
            </w:pPr>
            <w:ins w:id="840" w:author="Huawei1" w:date="2023-10-12T06:34:00Z">
              <w:r>
                <w:t>Description</w:t>
              </w:r>
            </w:ins>
          </w:p>
        </w:tc>
      </w:tr>
      <w:tr w:rsidR="00A755FF" w14:paraId="37060D3D" w14:textId="77777777" w:rsidTr="0022285B">
        <w:trPr>
          <w:jc w:val="center"/>
          <w:ins w:id="84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9907FC8" w14:textId="77777777" w:rsidR="00A755FF" w:rsidRDefault="00A755FF" w:rsidP="0022285B">
            <w:pPr>
              <w:pStyle w:val="TAL"/>
              <w:rPr>
                <w:ins w:id="842" w:author="Huawei1" w:date="2023-10-12T06:34:00Z"/>
              </w:rPr>
            </w:pPr>
            <w:proofErr w:type="spellStart"/>
            <w:ins w:id="843"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7830E98" w14:textId="77777777" w:rsidR="00A755FF" w:rsidRDefault="00A755FF" w:rsidP="0022285B">
            <w:pPr>
              <w:pStyle w:val="TAC"/>
              <w:rPr>
                <w:ins w:id="844" w:author="Huawei1" w:date="2023-10-12T06:34:00Z"/>
              </w:rPr>
            </w:pPr>
            <w:ins w:id="845"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29D3CF7C" w14:textId="77777777" w:rsidR="00A755FF" w:rsidRDefault="00A755FF" w:rsidP="0022285B">
            <w:pPr>
              <w:pStyle w:val="TAL"/>
              <w:rPr>
                <w:ins w:id="846" w:author="Huawei1" w:date="2023-10-12T06:34:00Z"/>
              </w:rPr>
            </w:pPr>
            <w:ins w:id="847"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DCBA1F6" w14:textId="77777777" w:rsidR="00A755FF" w:rsidRDefault="00A755FF" w:rsidP="0022285B">
            <w:pPr>
              <w:pStyle w:val="TAL"/>
              <w:rPr>
                <w:ins w:id="848" w:author="Huawei1" w:date="2023-10-12T06:34:00Z"/>
              </w:rPr>
            </w:pPr>
            <w:ins w:id="849"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48113302" w14:textId="77777777" w:rsidR="00A755FF" w:rsidRDefault="00A755FF" w:rsidP="0022285B">
            <w:pPr>
              <w:pStyle w:val="TAL"/>
              <w:rPr>
                <w:ins w:id="850" w:author="Huawei1" w:date="2023-10-12T06:34:00Z"/>
                <w:lang w:eastAsia="zh-CN"/>
              </w:rPr>
            </w:pPr>
            <w:ins w:id="851" w:author="Huawei1" w:date="2023-10-12T06:34:00Z">
              <w:r>
                <w:t>Upon success of creation of the resource, a response body containing a representation of the discovery key data to monitor for the UE shall be returned.</w:t>
              </w:r>
            </w:ins>
          </w:p>
          <w:p w14:paraId="56DEA8FE" w14:textId="77777777" w:rsidR="00A755FF" w:rsidRDefault="00A755FF" w:rsidP="0022285B">
            <w:pPr>
              <w:pStyle w:val="TAL"/>
              <w:rPr>
                <w:ins w:id="852" w:author="Huawei1" w:date="2023-10-12T06:34:00Z"/>
                <w:lang w:eastAsia="zh-CN"/>
              </w:rPr>
            </w:pPr>
            <w:ins w:id="853" w:author="Huawei1" w:date="2023-10-12T06:34:00Z">
              <w:r>
                <w:rPr>
                  <w:lang w:eastAsia="zh-CN"/>
                </w:rPr>
                <w:t>The HTTP response shall include a "Location" HTTP header that contains the resource URI of the created resource.</w:t>
              </w:r>
            </w:ins>
          </w:p>
        </w:tc>
      </w:tr>
      <w:tr w:rsidR="00A755FF" w14:paraId="53D44531" w14:textId="77777777" w:rsidTr="0022285B">
        <w:trPr>
          <w:jc w:val="center"/>
          <w:ins w:id="85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E36A563" w14:textId="77777777" w:rsidR="00A755FF" w:rsidRDefault="00A755FF" w:rsidP="0022285B">
            <w:pPr>
              <w:pStyle w:val="TAL"/>
              <w:rPr>
                <w:ins w:id="855" w:author="Huawei1" w:date="2023-10-12T06:34:00Z"/>
                <w:lang w:eastAsia="en-GB"/>
              </w:rPr>
            </w:pPr>
            <w:ins w:id="856"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1173CB11" w14:textId="77777777" w:rsidR="00A755FF" w:rsidRDefault="00A755FF" w:rsidP="0022285B">
            <w:pPr>
              <w:pStyle w:val="TAC"/>
              <w:rPr>
                <w:ins w:id="857"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224207A5" w14:textId="77777777" w:rsidR="00A755FF" w:rsidRDefault="00A755FF" w:rsidP="0022285B">
            <w:pPr>
              <w:pStyle w:val="TAL"/>
              <w:rPr>
                <w:ins w:id="858"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5A2C0ED2" w14:textId="77777777" w:rsidR="00A755FF" w:rsidRDefault="00A755FF" w:rsidP="0022285B">
            <w:pPr>
              <w:pStyle w:val="TAL"/>
              <w:rPr>
                <w:ins w:id="859" w:author="Huawei1" w:date="2023-10-12T06:34:00Z"/>
              </w:rPr>
            </w:pPr>
            <w:ins w:id="860"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67416BDF" w14:textId="77777777" w:rsidR="00A755FF" w:rsidRDefault="00A755FF" w:rsidP="0022285B">
            <w:pPr>
              <w:pStyle w:val="TAL"/>
              <w:rPr>
                <w:ins w:id="861" w:author="Huawei1" w:date="2023-10-12T06:34:00Z"/>
              </w:rPr>
            </w:pPr>
            <w:ins w:id="862" w:author="Huawei1" w:date="2023-10-12T06:34:00Z">
              <w:r>
                <w:rPr>
                  <w:lang w:val="en-US"/>
                </w:rPr>
                <w:t>Upon success of the update of the resource, an empty response body shall be returned</w:t>
              </w:r>
              <w:r>
                <w:rPr>
                  <w:lang w:val="en-US" w:eastAsia="zh-CN"/>
                </w:rPr>
                <w:t>.</w:t>
              </w:r>
            </w:ins>
          </w:p>
        </w:tc>
      </w:tr>
      <w:tr w:rsidR="00A755FF" w14:paraId="05F34B47" w14:textId="77777777" w:rsidTr="0022285B">
        <w:trPr>
          <w:jc w:val="center"/>
          <w:ins w:id="86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16F5A52" w14:textId="77777777" w:rsidR="00A755FF" w:rsidRDefault="00A755FF" w:rsidP="0022285B">
            <w:pPr>
              <w:pStyle w:val="TAL"/>
              <w:rPr>
                <w:ins w:id="864" w:author="Huawei1" w:date="2023-10-12T06:34:00Z"/>
              </w:rPr>
            </w:pPr>
            <w:proofErr w:type="spellStart"/>
            <w:ins w:id="86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7E8B661" w14:textId="77777777" w:rsidR="00A755FF" w:rsidRDefault="00A755FF" w:rsidP="0022285B">
            <w:pPr>
              <w:pStyle w:val="TAC"/>
              <w:rPr>
                <w:ins w:id="866" w:author="Huawei1" w:date="2023-10-12T06:34:00Z"/>
              </w:rPr>
            </w:pPr>
            <w:ins w:id="86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5A9A917" w14:textId="77777777" w:rsidR="00A755FF" w:rsidRDefault="00A755FF" w:rsidP="0022285B">
            <w:pPr>
              <w:pStyle w:val="TAL"/>
              <w:rPr>
                <w:ins w:id="868" w:author="Huawei1" w:date="2023-10-12T06:34:00Z"/>
              </w:rPr>
            </w:pPr>
            <w:ins w:id="86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8C8A8F4" w14:textId="77777777" w:rsidR="00A755FF" w:rsidRDefault="00A755FF" w:rsidP="0022285B">
            <w:pPr>
              <w:pStyle w:val="TAL"/>
              <w:rPr>
                <w:ins w:id="870" w:author="Huawei1" w:date="2023-10-12T06:34:00Z"/>
              </w:rPr>
            </w:pPr>
            <w:ins w:id="871"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55066B10" w14:textId="77777777" w:rsidR="00A755FF" w:rsidRDefault="00A755FF" w:rsidP="0022285B">
            <w:pPr>
              <w:pStyle w:val="TAL"/>
              <w:rPr>
                <w:ins w:id="872" w:author="Huawei1" w:date="2023-10-12T06:34:00Z"/>
              </w:rPr>
            </w:pPr>
            <w:ins w:id="873" w:author="Huawei1" w:date="2023-10-12T06:34:00Z">
              <w:r>
                <w:t>Temporary redirection.</w:t>
              </w:r>
            </w:ins>
          </w:p>
          <w:p w14:paraId="72461728" w14:textId="77777777" w:rsidR="00A755FF" w:rsidRDefault="00A755FF" w:rsidP="0022285B">
            <w:pPr>
              <w:pStyle w:val="TAL"/>
              <w:rPr>
                <w:ins w:id="874" w:author="Huawei1" w:date="2023-10-12T06:34:00Z"/>
              </w:rPr>
            </w:pPr>
            <w:ins w:id="875" w:author="Huawei1" w:date="2023-10-12T06:34:00Z">
              <w:r>
                <w:t>(NOTE 2)</w:t>
              </w:r>
            </w:ins>
          </w:p>
        </w:tc>
      </w:tr>
      <w:tr w:rsidR="00A755FF" w14:paraId="48EFAFFA" w14:textId="77777777" w:rsidTr="0022285B">
        <w:trPr>
          <w:jc w:val="center"/>
          <w:ins w:id="87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19B8C14" w14:textId="77777777" w:rsidR="00A755FF" w:rsidRDefault="00A755FF" w:rsidP="0022285B">
            <w:pPr>
              <w:pStyle w:val="TAL"/>
              <w:rPr>
                <w:ins w:id="877" w:author="Huawei1" w:date="2023-10-12T06:34:00Z"/>
              </w:rPr>
            </w:pPr>
            <w:proofErr w:type="spellStart"/>
            <w:ins w:id="878"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759B854" w14:textId="77777777" w:rsidR="00A755FF" w:rsidRDefault="00A755FF" w:rsidP="0022285B">
            <w:pPr>
              <w:pStyle w:val="TAC"/>
              <w:rPr>
                <w:ins w:id="879" w:author="Huawei1" w:date="2023-10-12T06:34:00Z"/>
              </w:rPr>
            </w:pPr>
            <w:ins w:id="88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80138EC" w14:textId="77777777" w:rsidR="00A755FF" w:rsidRDefault="00A755FF" w:rsidP="0022285B">
            <w:pPr>
              <w:pStyle w:val="TAL"/>
              <w:rPr>
                <w:ins w:id="881" w:author="Huawei1" w:date="2023-10-12T06:34:00Z"/>
              </w:rPr>
            </w:pPr>
            <w:ins w:id="88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1F17760" w14:textId="77777777" w:rsidR="00A755FF" w:rsidRDefault="00A755FF" w:rsidP="0022285B">
            <w:pPr>
              <w:pStyle w:val="TAL"/>
              <w:rPr>
                <w:ins w:id="883" w:author="Huawei1" w:date="2023-10-12T06:34:00Z"/>
              </w:rPr>
            </w:pPr>
            <w:ins w:id="884"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77D55D9" w14:textId="77777777" w:rsidR="00A755FF" w:rsidRDefault="00A755FF" w:rsidP="0022285B">
            <w:pPr>
              <w:pStyle w:val="TAL"/>
              <w:rPr>
                <w:ins w:id="885" w:author="Huawei1" w:date="2023-10-12T06:34:00Z"/>
              </w:rPr>
            </w:pPr>
            <w:ins w:id="886" w:author="Huawei1" w:date="2023-10-12T06:34:00Z">
              <w:r>
                <w:t>Permanent redirection.</w:t>
              </w:r>
            </w:ins>
          </w:p>
          <w:p w14:paraId="2E53339C" w14:textId="77777777" w:rsidR="00A755FF" w:rsidRDefault="00A755FF" w:rsidP="0022285B">
            <w:pPr>
              <w:pStyle w:val="TAL"/>
              <w:rPr>
                <w:ins w:id="887" w:author="Huawei1" w:date="2023-10-12T06:34:00Z"/>
              </w:rPr>
            </w:pPr>
            <w:ins w:id="888" w:author="Huawei1" w:date="2023-10-12T06:34:00Z">
              <w:r>
                <w:t>(NOTE 2)</w:t>
              </w:r>
            </w:ins>
          </w:p>
        </w:tc>
      </w:tr>
      <w:tr w:rsidR="00A755FF" w14:paraId="7D0DB277" w14:textId="77777777" w:rsidTr="0022285B">
        <w:trPr>
          <w:jc w:val="center"/>
          <w:ins w:id="88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E3EEE86" w14:textId="77777777" w:rsidR="00A755FF" w:rsidRDefault="00A755FF" w:rsidP="0022285B">
            <w:pPr>
              <w:pStyle w:val="TAL"/>
              <w:rPr>
                <w:ins w:id="890" w:author="Huawei1" w:date="2023-10-12T06:34:00Z"/>
              </w:rPr>
            </w:pPr>
            <w:proofErr w:type="spellStart"/>
            <w:ins w:id="891"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F516951" w14:textId="77777777" w:rsidR="00A755FF" w:rsidRDefault="00A755FF" w:rsidP="0022285B">
            <w:pPr>
              <w:pStyle w:val="TAC"/>
              <w:rPr>
                <w:ins w:id="892" w:author="Huawei1" w:date="2023-10-12T06:34:00Z"/>
              </w:rPr>
            </w:pPr>
            <w:ins w:id="89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420BB6" w14:textId="77777777" w:rsidR="00A755FF" w:rsidRDefault="00A755FF" w:rsidP="0022285B">
            <w:pPr>
              <w:pStyle w:val="TAL"/>
              <w:rPr>
                <w:ins w:id="894" w:author="Huawei1" w:date="2023-10-12T06:34:00Z"/>
              </w:rPr>
            </w:pPr>
            <w:ins w:id="89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DC8234D" w14:textId="77777777" w:rsidR="00A755FF" w:rsidRDefault="00A755FF" w:rsidP="0022285B">
            <w:pPr>
              <w:pStyle w:val="TAL"/>
              <w:rPr>
                <w:ins w:id="896" w:author="Huawei1" w:date="2023-10-12T06:34:00Z"/>
              </w:rPr>
            </w:pPr>
            <w:ins w:id="897"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1FF272E" w14:textId="77777777" w:rsidR="00A755FF" w:rsidRDefault="00A755FF" w:rsidP="0022285B">
            <w:pPr>
              <w:pStyle w:val="TAL"/>
              <w:rPr>
                <w:ins w:id="898" w:author="Huawei1" w:date="2023-10-12T06:34:00Z"/>
              </w:rPr>
            </w:pPr>
            <w:ins w:id="899" w:author="Huawei1" w:date="2023-10-12T06:34:00Z">
              <w:r>
                <w:t>The "cause" attribute may be used to indicate one of the following application errors:</w:t>
              </w:r>
            </w:ins>
          </w:p>
          <w:p w14:paraId="048EB9E6" w14:textId="77777777" w:rsidR="00A755FF" w:rsidRDefault="00A755FF" w:rsidP="0022285B">
            <w:pPr>
              <w:pStyle w:val="TAL"/>
              <w:ind w:firstLineChars="100" w:firstLine="180"/>
              <w:rPr>
                <w:ins w:id="900" w:author="Huawei1" w:date="2023-10-12T06:34:00Z"/>
              </w:rPr>
            </w:pPr>
            <w:bookmarkStart w:id="901" w:name="_PERM_MCCTEMPBM_CRPT33920011___3"/>
            <w:ins w:id="902" w:author="Huawei1" w:date="2023-10-12T06:34:00Z">
              <w:r>
                <w:t>- PROSE_SERVICE_UNAUTHORIZED</w:t>
              </w:r>
              <w:bookmarkEnd w:id="901"/>
            </w:ins>
          </w:p>
          <w:p w14:paraId="727E6A25" w14:textId="77777777" w:rsidR="00A755FF" w:rsidRDefault="00A755FF" w:rsidP="0022285B">
            <w:pPr>
              <w:pStyle w:val="TAL"/>
              <w:rPr>
                <w:ins w:id="903" w:author="Huawei1" w:date="2023-10-12T06:34:00Z"/>
              </w:rPr>
            </w:pPr>
          </w:p>
          <w:p w14:paraId="76BAF31E" w14:textId="77777777" w:rsidR="00A755FF" w:rsidRDefault="00A755FF" w:rsidP="0022285B">
            <w:pPr>
              <w:pStyle w:val="TAL"/>
              <w:rPr>
                <w:ins w:id="904" w:author="Huawei1" w:date="2023-10-12T06:34:00Z"/>
              </w:rPr>
            </w:pPr>
            <w:ins w:id="905" w:author="Huawei1" w:date="2023-10-12T06:34:00Z">
              <w:r>
                <w:t>See table 6.</w:t>
              </w:r>
              <w:r w:rsidRPr="00430DB9">
                <w:rPr>
                  <w:highlight w:val="yellow"/>
                </w:rPr>
                <w:t>y</w:t>
              </w:r>
              <w:r>
                <w:t>.7.3-1 for the description of these errors.</w:t>
              </w:r>
            </w:ins>
          </w:p>
        </w:tc>
      </w:tr>
      <w:tr w:rsidR="00A755FF" w14:paraId="6AD5376C" w14:textId="77777777" w:rsidTr="0022285B">
        <w:trPr>
          <w:jc w:val="center"/>
          <w:ins w:id="90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1848714" w14:textId="77777777" w:rsidR="00A755FF" w:rsidRDefault="00A755FF" w:rsidP="0022285B">
            <w:pPr>
              <w:pStyle w:val="TAL"/>
              <w:rPr>
                <w:ins w:id="907" w:author="Huawei1" w:date="2023-10-12T06:34:00Z"/>
              </w:rPr>
            </w:pPr>
            <w:proofErr w:type="spellStart"/>
            <w:ins w:id="90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43EC9E2" w14:textId="77777777" w:rsidR="00A755FF" w:rsidRDefault="00A755FF" w:rsidP="0022285B">
            <w:pPr>
              <w:pStyle w:val="TAC"/>
              <w:rPr>
                <w:ins w:id="909" w:author="Huawei1" w:date="2023-10-12T06:34:00Z"/>
              </w:rPr>
            </w:pPr>
            <w:ins w:id="91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7D39EBF" w14:textId="77777777" w:rsidR="00A755FF" w:rsidRDefault="00A755FF" w:rsidP="0022285B">
            <w:pPr>
              <w:pStyle w:val="TAL"/>
              <w:rPr>
                <w:ins w:id="911" w:author="Huawei1" w:date="2023-10-12T06:34:00Z"/>
              </w:rPr>
            </w:pPr>
            <w:ins w:id="91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C7DCF58" w14:textId="77777777" w:rsidR="00A755FF" w:rsidRDefault="00A755FF" w:rsidP="0022285B">
            <w:pPr>
              <w:pStyle w:val="TAL"/>
              <w:rPr>
                <w:ins w:id="913" w:author="Huawei1" w:date="2023-10-12T06:34:00Z"/>
                <w:lang w:eastAsia="zh-CN"/>
              </w:rPr>
            </w:pPr>
            <w:ins w:id="914"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1882128" w14:textId="77777777" w:rsidR="00A755FF" w:rsidRDefault="00A755FF" w:rsidP="0022285B">
            <w:pPr>
              <w:pStyle w:val="TAL"/>
              <w:rPr>
                <w:ins w:id="915" w:author="Huawei1" w:date="2023-10-12T06:34:00Z"/>
                <w:lang w:eastAsia="en-GB"/>
              </w:rPr>
            </w:pPr>
            <w:ins w:id="916" w:author="Huawei1" w:date="2023-10-12T06:34:00Z">
              <w:r>
                <w:t>The "cause" attribute may be used to indicate one of the following application errors:</w:t>
              </w:r>
            </w:ins>
          </w:p>
          <w:p w14:paraId="0E6CF298" w14:textId="77777777" w:rsidR="00A755FF" w:rsidRDefault="00A755FF" w:rsidP="0022285B">
            <w:pPr>
              <w:pStyle w:val="B1"/>
              <w:rPr>
                <w:ins w:id="917" w:author="Huawei1" w:date="2023-10-12T06:34:00Z"/>
                <w:rFonts w:ascii="Arial" w:hAnsi="Arial"/>
                <w:sz w:val="18"/>
              </w:rPr>
            </w:pPr>
            <w:bookmarkStart w:id="918" w:name="_PERM_MCCTEMPBM_CRPT34840009___7"/>
            <w:ins w:id="919" w:author="Huawei1" w:date="2023-10-12T06:34:00Z">
              <w:r>
                <w:rPr>
                  <w:rFonts w:ascii="Arial" w:hAnsi="Arial"/>
                  <w:sz w:val="18"/>
                </w:rPr>
                <w:t>-</w:t>
              </w:r>
              <w:r>
                <w:rPr>
                  <w:rFonts w:ascii="Arial" w:hAnsi="Arial"/>
                  <w:sz w:val="18"/>
                </w:rPr>
                <w:tab/>
                <w:t>APPLICATION_NOT_FOUND</w:t>
              </w:r>
              <w:bookmarkEnd w:id="918"/>
            </w:ins>
          </w:p>
          <w:p w14:paraId="04A37CD3" w14:textId="77777777" w:rsidR="00A755FF" w:rsidRDefault="00A755FF" w:rsidP="0022285B">
            <w:pPr>
              <w:pStyle w:val="TAL"/>
              <w:rPr>
                <w:ins w:id="920" w:author="Huawei1" w:date="2023-10-12T06:34:00Z"/>
              </w:rPr>
            </w:pPr>
          </w:p>
          <w:p w14:paraId="0EF868B2" w14:textId="77777777" w:rsidR="00A755FF" w:rsidRDefault="00A755FF" w:rsidP="0022285B">
            <w:pPr>
              <w:pStyle w:val="TAL"/>
              <w:rPr>
                <w:ins w:id="921" w:author="Huawei1" w:date="2023-10-12T06:34:00Z"/>
              </w:rPr>
            </w:pPr>
            <w:ins w:id="922" w:author="Huawei1" w:date="2023-10-12T06:34:00Z">
              <w:r>
                <w:t>See table 6.</w:t>
              </w:r>
              <w:r w:rsidRPr="00430DB9">
                <w:rPr>
                  <w:highlight w:val="yellow"/>
                </w:rPr>
                <w:t>y</w:t>
              </w:r>
              <w:r>
                <w:t>.7.3-1 for the description of these errors.</w:t>
              </w:r>
            </w:ins>
          </w:p>
        </w:tc>
      </w:tr>
      <w:tr w:rsidR="00A755FF" w14:paraId="5A34CD68" w14:textId="77777777" w:rsidTr="0022285B">
        <w:trPr>
          <w:jc w:val="center"/>
          <w:ins w:id="92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0BC245F" w14:textId="77777777" w:rsidR="00A755FF" w:rsidRDefault="00A755FF" w:rsidP="0022285B">
            <w:pPr>
              <w:pStyle w:val="TAN"/>
              <w:rPr>
                <w:ins w:id="924" w:author="Huawei1" w:date="2023-10-12T06:34:00Z"/>
                <w:lang w:eastAsia="zh-CN"/>
              </w:rPr>
            </w:pPr>
            <w:ins w:id="92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1CCC06FD" w14:textId="77777777" w:rsidR="00A755FF" w:rsidRDefault="00A755FF" w:rsidP="0022285B">
            <w:pPr>
              <w:pStyle w:val="TAN"/>
              <w:rPr>
                <w:ins w:id="926" w:author="Huawei1" w:date="2023-10-12T06:34:00Z"/>
                <w:lang w:eastAsia="zh-CN"/>
              </w:rPr>
            </w:pPr>
            <w:ins w:id="92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36B90325" w14:textId="77777777" w:rsidR="00A755FF" w:rsidRDefault="00A755FF" w:rsidP="00A755FF">
      <w:pPr>
        <w:rPr>
          <w:ins w:id="928" w:author="Huawei1" w:date="2023-10-12T06:34:00Z"/>
          <w:rFonts w:eastAsia="Times New Roman"/>
        </w:rPr>
      </w:pPr>
    </w:p>
    <w:p w14:paraId="72BA7FA6" w14:textId="77777777" w:rsidR="00A755FF" w:rsidRDefault="00A755FF" w:rsidP="00A755FF">
      <w:pPr>
        <w:pStyle w:val="TH"/>
        <w:rPr>
          <w:ins w:id="929" w:author="Huawei1" w:date="2023-10-12T06:34:00Z"/>
          <w:rFonts w:cs="Arial"/>
        </w:rPr>
      </w:pPr>
      <w:ins w:id="930" w:author="Huawei1" w:date="2023-10-12T06:34:00Z">
        <w:r>
          <w:t>Table</w:t>
        </w:r>
      </w:ins>
      <w:ins w:id="931" w:author="Huawei1" w:date="2023-10-11T16:55:00Z">
        <w:r w:rsidRPr="00330B48">
          <w:t> </w:t>
        </w:r>
      </w:ins>
      <w:ins w:id="932"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A755FF" w14:paraId="02FE99CE" w14:textId="77777777" w:rsidTr="0022285B">
        <w:trPr>
          <w:jc w:val="center"/>
          <w:ins w:id="93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7C00201" w14:textId="77777777" w:rsidR="00A755FF" w:rsidRDefault="00A755FF" w:rsidP="0022285B">
            <w:pPr>
              <w:pStyle w:val="TAH"/>
              <w:rPr>
                <w:ins w:id="934" w:author="Huawei1" w:date="2023-10-12T06:34:00Z"/>
              </w:rPr>
            </w:pPr>
            <w:ins w:id="93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C19E690" w14:textId="77777777" w:rsidR="00A755FF" w:rsidRDefault="00A755FF" w:rsidP="0022285B">
            <w:pPr>
              <w:pStyle w:val="TAH"/>
              <w:rPr>
                <w:ins w:id="936" w:author="Huawei1" w:date="2023-10-12T06:34:00Z"/>
              </w:rPr>
            </w:pPr>
            <w:ins w:id="93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8AEE214" w14:textId="77777777" w:rsidR="00A755FF" w:rsidRDefault="00A755FF" w:rsidP="0022285B">
            <w:pPr>
              <w:pStyle w:val="TAH"/>
              <w:rPr>
                <w:ins w:id="938" w:author="Huawei1" w:date="2023-10-12T06:34:00Z"/>
              </w:rPr>
            </w:pPr>
            <w:ins w:id="93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23E2D8" w14:textId="77777777" w:rsidR="00A755FF" w:rsidRDefault="00A755FF" w:rsidP="0022285B">
            <w:pPr>
              <w:pStyle w:val="TAH"/>
              <w:rPr>
                <w:ins w:id="940" w:author="Huawei1" w:date="2023-10-12T06:34:00Z"/>
              </w:rPr>
            </w:pPr>
            <w:ins w:id="94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2608B" w14:textId="77777777" w:rsidR="00A755FF" w:rsidRDefault="00A755FF" w:rsidP="0022285B">
            <w:pPr>
              <w:pStyle w:val="TAH"/>
              <w:rPr>
                <w:ins w:id="942" w:author="Huawei1" w:date="2023-10-12T06:34:00Z"/>
              </w:rPr>
            </w:pPr>
            <w:ins w:id="943" w:author="Huawei1" w:date="2023-10-12T06:34:00Z">
              <w:r>
                <w:t>Description</w:t>
              </w:r>
            </w:ins>
          </w:p>
        </w:tc>
      </w:tr>
      <w:tr w:rsidR="00A755FF" w14:paraId="4C3A24CD" w14:textId="77777777" w:rsidTr="0022285B">
        <w:trPr>
          <w:jc w:val="center"/>
          <w:ins w:id="94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5F1720" w14:textId="77777777" w:rsidR="00A755FF" w:rsidRDefault="00A755FF" w:rsidP="0022285B">
            <w:pPr>
              <w:pStyle w:val="TAL"/>
              <w:rPr>
                <w:ins w:id="945" w:author="Huawei1" w:date="2023-10-12T06:34:00Z"/>
              </w:rPr>
            </w:pPr>
            <w:ins w:id="94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670715AB" w14:textId="77777777" w:rsidR="00A755FF" w:rsidRDefault="00A755FF" w:rsidP="0022285B">
            <w:pPr>
              <w:pStyle w:val="TAL"/>
              <w:rPr>
                <w:ins w:id="947" w:author="Huawei1" w:date="2023-10-12T06:34:00Z"/>
              </w:rPr>
            </w:pPr>
            <w:ins w:id="94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15D73962" w14:textId="77777777" w:rsidR="00A755FF" w:rsidRDefault="00A755FF" w:rsidP="0022285B">
            <w:pPr>
              <w:pStyle w:val="TAC"/>
              <w:rPr>
                <w:ins w:id="949" w:author="Huawei1" w:date="2023-10-12T06:34:00Z"/>
              </w:rPr>
            </w:pPr>
            <w:ins w:id="95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7CC12C88" w14:textId="77777777" w:rsidR="00A755FF" w:rsidRDefault="00A755FF" w:rsidP="0022285B">
            <w:pPr>
              <w:pStyle w:val="TAL"/>
              <w:rPr>
                <w:ins w:id="951" w:author="Huawei1" w:date="2023-10-12T06:34:00Z"/>
              </w:rPr>
            </w:pPr>
            <w:ins w:id="95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9D645A2" w14:textId="77777777" w:rsidR="00A755FF" w:rsidRPr="00C742A1" w:rsidRDefault="00A755FF" w:rsidP="0022285B">
            <w:pPr>
              <w:pStyle w:val="TAL"/>
              <w:rPr>
                <w:ins w:id="953" w:author="Huawei1" w:date="2023-10-12T06:34:00Z"/>
              </w:rPr>
            </w:pPr>
            <w:ins w:id="954" w:author="Huawei1" w:date="2023-10-12T06:34:00Z">
              <w:r>
                <w:t xml:space="preserve">Contains the URI of the newly created resource, according to the structure: </w:t>
              </w:r>
              <w:r w:rsidRPr="00C742A1">
                <w:t>{apiRoot}/npkmf-disc/&lt;apiVersion&gt;/{ueId}/monitor-key/{userInfoId}</w:t>
              </w:r>
            </w:ins>
          </w:p>
        </w:tc>
      </w:tr>
    </w:tbl>
    <w:p w14:paraId="6DA2BB37" w14:textId="77777777" w:rsidR="00A755FF" w:rsidRDefault="00A755FF" w:rsidP="00A755FF">
      <w:pPr>
        <w:rPr>
          <w:ins w:id="955" w:author="Huawei1" w:date="2023-10-12T06:34:00Z"/>
          <w:rFonts w:eastAsia="Times New Roman"/>
        </w:rPr>
      </w:pPr>
    </w:p>
    <w:p w14:paraId="16F518A8" w14:textId="77777777" w:rsidR="00A755FF" w:rsidRDefault="00A755FF" w:rsidP="00A755FF">
      <w:pPr>
        <w:pStyle w:val="TH"/>
        <w:rPr>
          <w:ins w:id="956" w:author="Huawei1" w:date="2023-10-12T06:34:00Z"/>
          <w:rFonts w:cs="Arial"/>
        </w:rPr>
      </w:pPr>
      <w:ins w:id="957" w:author="Huawei1" w:date="2023-10-12T06:34:00Z">
        <w:r>
          <w:t>Table</w:t>
        </w:r>
      </w:ins>
      <w:ins w:id="958" w:author="Huawei1" w:date="2023-10-11T16:55:00Z">
        <w:r w:rsidRPr="00330B48">
          <w:t> </w:t>
        </w:r>
      </w:ins>
      <w:ins w:id="959"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065CA451" w14:textId="77777777" w:rsidTr="0022285B">
        <w:trPr>
          <w:jc w:val="center"/>
          <w:ins w:id="96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BF9941" w14:textId="77777777" w:rsidR="00A755FF" w:rsidRDefault="00A755FF" w:rsidP="0022285B">
            <w:pPr>
              <w:pStyle w:val="TAH"/>
              <w:rPr>
                <w:ins w:id="961" w:author="Huawei1" w:date="2023-10-12T06:34:00Z"/>
              </w:rPr>
            </w:pPr>
            <w:ins w:id="96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67439A" w14:textId="77777777" w:rsidR="00A755FF" w:rsidRDefault="00A755FF" w:rsidP="0022285B">
            <w:pPr>
              <w:pStyle w:val="TAH"/>
              <w:rPr>
                <w:ins w:id="963" w:author="Huawei1" w:date="2023-10-12T06:34:00Z"/>
              </w:rPr>
            </w:pPr>
            <w:ins w:id="96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9967DA" w14:textId="77777777" w:rsidR="00A755FF" w:rsidRDefault="00A755FF" w:rsidP="0022285B">
            <w:pPr>
              <w:pStyle w:val="TAH"/>
              <w:rPr>
                <w:ins w:id="965" w:author="Huawei1" w:date="2023-10-12T06:34:00Z"/>
              </w:rPr>
            </w:pPr>
            <w:ins w:id="96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31E83F" w14:textId="77777777" w:rsidR="00A755FF" w:rsidRDefault="00A755FF" w:rsidP="0022285B">
            <w:pPr>
              <w:pStyle w:val="TAH"/>
              <w:rPr>
                <w:ins w:id="967" w:author="Huawei1" w:date="2023-10-12T06:34:00Z"/>
              </w:rPr>
            </w:pPr>
            <w:ins w:id="96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76864" w14:textId="77777777" w:rsidR="00A755FF" w:rsidRDefault="00A755FF" w:rsidP="0022285B">
            <w:pPr>
              <w:pStyle w:val="TAH"/>
              <w:rPr>
                <w:ins w:id="969" w:author="Huawei1" w:date="2023-10-12T06:34:00Z"/>
              </w:rPr>
            </w:pPr>
            <w:ins w:id="970" w:author="Huawei1" w:date="2023-10-12T06:34:00Z">
              <w:r>
                <w:t>Description</w:t>
              </w:r>
            </w:ins>
          </w:p>
        </w:tc>
      </w:tr>
      <w:tr w:rsidR="00A755FF" w14:paraId="77DDCFA0" w14:textId="77777777" w:rsidTr="0022285B">
        <w:trPr>
          <w:jc w:val="center"/>
          <w:ins w:id="97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B185EB1" w14:textId="77777777" w:rsidR="00A755FF" w:rsidRDefault="00A755FF" w:rsidP="0022285B">
            <w:pPr>
              <w:pStyle w:val="TAL"/>
              <w:rPr>
                <w:ins w:id="972" w:author="Huawei1" w:date="2023-10-12T06:34:00Z"/>
              </w:rPr>
            </w:pPr>
            <w:ins w:id="97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0F566AB" w14:textId="77777777" w:rsidR="00A755FF" w:rsidRDefault="00A755FF" w:rsidP="0022285B">
            <w:pPr>
              <w:pStyle w:val="TAL"/>
              <w:rPr>
                <w:ins w:id="974" w:author="Huawei1" w:date="2023-10-12T06:34:00Z"/>
              </w:rPr>
            </w:pPr>
            <w:ins w:id="97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1709B11" w14:textId="77777777" w:rsidR="00A755FF" w:rsidRDefault="00A755FF" w:rsidP="0022285B">
            <w:pPr>
              <w:pStyle w:val="TAC"/>
              <w:rPr>
                <w:ins w:id="976" w:author="Huawei1" w:date="2023-10-12T06:34:00Z"/>
              </w:rPr>
            </w:pPr>
            <w:ins w:id="97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7F9B910" w14:textId="77777777" w:rsidR="00A755FF" w:rsidRDefault="00A755FF" w:rsidP="0022285B">
            <w:pPr>
              <w:pStyle w:val="TAL"/>
              <w:rPr>
                <w:ins w:id="978" w:author="Huawei1" w:date="2023-10-12T06:34:00Z"/>
              </w:rPr>
            </w:pPr>
            <w:ins w:id="97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3D6524" w14:textId="77777777" w:rsidR="00A755FF" w:rsidRDefault="00A755FF" w:rsidP="0022285B">
            <w:pPr>
              <w:pStyle w:val="TAL"/>
              <w:rPr>
                <w:ins w:id="980" w:author="Huawei1" w:date="2023-10-12T06:34:00Z"/>
              </w:rPr>
            </w:pPr>
            <w:ins w:id="981" w:author="Huawei1" w:date="2023-10-12T06:34:00Z">
              <w:r>
                <w:t>An alternative URI of the resource located on an alternative service instance within the same 5G PKMF or 5G PKMF (service) set.</w:t>
              </w:r>
            </w:ins>
          </w:p>
          <w:p w14:paraId="685DF71C" w14:textId="77777777" w:rsidR="00A755FF" w:rsidRDefault="00A755FF" w:rsidP="0022285B">
            <w:pPr>
              <w:pStyle w:val="TAL"/>
              <w:rPr>
                <w:ins w:id="982" w:author="Huawei1" w:date="2023-10-12T06:34:00Z"/>
              </w:rPr>
            </w:pPr>
            <w:ins w:id="983" w:author="Huawei1" w:date="2023-10-12T06:34:00Z">
              <w:r>
                <w:t>For the case, when a request is redirected to the same target resource via a different SCP, see clause 6.10.9.1 in 3GPP TS 29.500 [</w:t>
              </w:r>
            </w:ins>
            <w:ins w:id="984" w:author="Xiaomi" w:date="2023-11-03T11:36:00Z">
              <w:r>
                <w:t>5</w:t>
              </w:r>
            </w:ins>
            <w:ins w:id="985" w:author="Huawei1" w:date="2023-10-12T06:34:00Z">
              <w:r>
                <w:t>].</w:t>
              </w:r>
            </w:ins>
          </w:p>
        </w:tc>
      </w:tr>
      <w:tr w:rsidR="00A755FF" w14:paraId="2BB010AC" w14:textId="77777777" w:rsidTr="0022285B">
        <w:trPr>
          <w:jc w:val="center"/>
          <w:ins w:id="98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37320E4" w14:textId="77777777" w:rsidR="00A755FF" w:rsidRDefault="00A755FF" w:rsidP="0022285B">
            <w:pPr>
              <w:pStyle w:val="TAL"/>
              <w:rPr>
                <w:ins w:id="987" w:author="Huawei1" w:date="2023-10-12T06:34:00Z"/>
              </w:rPr>
            </w:pPr>
            <w:ins w:id="98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2C196BB" w14:textId="77777777" w:rsidR="00A755FF" w:rsidRDefault="00A755FF" w:rsidP="0022285B">
            <w:pPr>
              <w:pStyle w:val="TAL"/>
              <w:rPr>
                <w:ins w:id="989" w:author="Huawei1" w:date="2023-10-12T06:34:00Z"/>
              </w:rPr>
            </w:pPr>
            <w:ins w:id="99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7C05DDA" w14:textId="77777777" w:rsidR="00A755FF" w:rsidRDefault="00A755FF" w:rsidP="0022285B">
            <w:pPr>
              <w:pStyle w:val="TAC"/>
              <w:rPr>
                <w:ins w:id="991" w:author="Huawei1" w:date="2023-10-12T06:34:00Z"/>
              </w:rPr>
            </w:pPr>
            <w:ins w:id="99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9DD2679" w14:textId="77777777" w:rsidR="00A755FF" w:rsidRDefault="00A755FF" w:rsidP="0022285B">
            <w:pPr>
              <w:pStyle w:val="TAL"/>
              <w:rPr>
                <w:ins w:id="993" w:author="Huawei1" w:date="2023-10-12T06:34:00Z"/>
              </w:rPr>
            </w:pPr>
            <w:ins w:id="99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19C53A" w14:textId="77777777" w:rsidR="00A755FF" w:rsidRDefault="00A755FF" w:rsidP="0022285B">
            <w:pPr>
              <w:pStyle w:val="TAL"/>
              <w:rPr>
                <w:ins w:id="995" w:author="Huawei1" w:date="2023-10-12T06:34:00Z"/>
              </w:rPr>
            </w:pPr>
            <w:ins w:id="996" w:author="Huawei1" w:date="2023-10-12T06:34:00Z">
              <w:r>
                <w:t>Identifier of the target 5G PKMF (service) instance ID towards which the request is redirected</w:t>
              </w:r>
            </w:ins>
          </w:p>
        </w:tc>
      </w:tr>
    </w:tbl>
    <w:p w14:paraId="1C7C5EB8" w14:textId="77777777" w:rsidR="00A755FF" w:rsidRPr="00C742A1" w:rsidRDefault="00A755FF" w:rsidP="00A755FF">
      <w:pPr>
        <w:rPr>
          <w:ins w:id="997" w:author="Huawei1" w:date="2023-10-12T06:34:00Z"/>
          <w:rFonts w:eastAsia="Times New Roman"/>
          <w:lang w:val="en-US"/>
        </w:rPr>
      </w:pPr>
    </w:p>
    <w:p w14:paraId="6A4A7037" w14:textId="77777777" w:rsidR="00A755FF" w:rsidRDefault="00A755FF" w:rsidP="00A755FF">
      <w:pPr>
        <w:pStyle w:val="TH"/>
        <w:rPr>
          <w:ins w:id="998" w:author="Huawei1" w:date="2023-10-12T06:34:00Z"/>
          <w:rFonts w:cs="Arial"/>
        </w:rPr>
      </w:pPr>
      <w:ins w:id="999" w:author="Huawei1" w:date="2023-10-12T06:34:00Z">
        <w:r>
          <w:lastRenderedPageBreak/>
          <w:t>Table</w:t>
        </w:r>
      </w:ins>
      <w:ins w:id="1000" w:author="Huawei1" w:date="2023-10-11T16:55:00Z">
        <w:r w:rsidRPr="00330B48">
          <w:t> </w:t>
        </w:r>
      </w:ins>
      <w:ins w:id="1001"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23EB444A" w14:textId="77777777" w:rsidTr="0022285B">
        <w:trPr>
          <w:jc w:val="center"/>
          <w:ins w:id="100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BFD0BC" w14:textId="77777777" w:rsidR="00A755FF" w:rsidRDefault="00A755FF" w:rsidP="0022285B">
            <w:pPr>
              <w:pStyle w:val="TAH"/>
              <w:rPr>
                <w:ins w:id="1003" w:author="Huawei1" w:date="2023-10-12T06:34:00Z"/>
              </w:rPr>
            </w:pPr>
            <w:ins w:id="100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B7A593" w14:textId="77777777" w:rsidR="00A755FF" w:rsidRDefault="00A755FF" w:rsidP="0022285B">
            <w:pPr>
              <w:pStyle w:val="TAH"/>
              <w:rPr>
                <w:ins w:id="1005" w:author="Huawei1" w:date="2023-10-12T06:34:00Z"/>
              </w:rPr>
            </w:pPr>
            <w:ins w:id="100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57B3BF" w14:textId="77777777" w:rsidR="00A755FF" w:rsidRDefault="00A755FF" w:rsidP="0022285B">
            <w:pPr>
              <w:pStyle w:val="TAH"/>
              <w:rPr>
                <w:ins w:id="1007" w:author="Huawei1" w:date="2023-10-12T06:34:00Z"/>
              </w:rPr>
            </w:pPr>
            <w:ins w:id="100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977AD5" w14:textId="77777777" w:rsidR="00A755FF" w:rsidRDefault="00A755FF" w:rsidP="0022285B">
            <w:pPr>
              <w:pStyle w:val="TAH"/>
              <w:rPr>
                <w:ins w:id="1009" w:author="Huawei1" w:date="2023-10-12T06:34:00Z"/>
              </w:rPr>
            </w:pPr>
            <w:ins w:id="101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500C0F" w14:textId="77777777" w:rsidR="00A755FF" w:rsidRDefault="00A755FF" w:rsidP="0022285B">
            <w:pPr>
              <w:pStyle w:val="TAH"/>
              <w:rPr>
                <w:ins w:id="1011" w:author="Huawei1" w:date="2023-10-12T06:34:00Z"/>
              </w:rPr>
            </w:pPr>
            <w:ins w:id="1012" w:author="Huawei1" w:date="2023-10-12T06:34:00Z">
              <w:r>
                <w:t>Description</w:t>
              </w:r>
            </w:ins>
          </w:p>
        </w:tc>
      </w:tr>
      <w:tr w:rsidR="00A755FF" w14:paraId="3266DEC5" w14:textId="77777777" w:rsidTr="0022285B">
        <w:trPr>
          <w:jc w:val="center"/>
          <w:ins w:id="101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13A77E23" w14:textId="77777777" w:rsidR="00A755FF" w:rsidRDefault="00A755FF" w:rsidP="0022285B">
            <w:pPr>
              <w:pStyle w:val="TAL"/>
              <w:rPr>
                <w:ins w:id="1014" w:author="Huawei1" w:date="2023-10-12T06:34:00Z"/>
              </w:rPr>
            </w:pPr>
            <w:ins w:id="101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B9EC17C" w14:textId="77777777" w:rsidR="00A755FF" w:rsidRDefault="00A755FF" w:rsidP="0022285B">
            <w:pPr>
              <w:pStyle w:val="TAL"/>
              <w:rPr>
                <w:ins w:id="1016" w:author="Huawei1" w:date="2023-10-12T06:34:00Z"/>
              </w:rPr>
            </w:pPr>
            <w:ins w:id="101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4717170" w14:textId="77777777" w:rsidR="00A755FF" w:rsidRDefault="00A755FF" w:rsidP="0022285B">
            <w:pPr>
              <w:pStyle w:val="TAC"/>
              <w:rPr>
                <w:ins w:id="1018" w:author="Huawei1" w:date="2023-10-12T06:34:00Z"/>
              </w:rPr>
            </w:pPr>
            <w:ins w:id="101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F19A2C9" w14:textId="77777777" w:rsidR="00A755FF" w:rsidRDefault="00A755FF" w:rsidP="0022285B">
            <w:pPr>
              <w:pStyle w:val="TAL"/>
              <w:rPr>
                <w:ins w:id="1020" w:author="Huawei1" w:date="2023-10-12T06:34:00Z"/>
              </w:rPr>
            </w:pPr>
            <w:ins w:id="102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86F5B4" w14:textId="77777777" w:rsidR="00A755FF" w:rsidRDefault="00A755FF" w:rsidP="0022285B">
            <w:pPr>
              <w:pStyle w:val="TAL"/>
              <w:rPr>
                <w:ins w:id="1022" w:author="Huawei1" w:date="2023-10-12T06:34:00Z"/>
              </w:rPr>
            </w:pPr>
            <w:ins w:id="1023" w:author="Huawei1" w:date="2023-10-12T06:34:00Z">
              <w:r>
                <w:t>An alternative URI of the resource located on an alternative service instance within the same 5G PKMF or 5G PKMF (service) set.</w:t>
              </w:r>
            </w:ins>
          </w:p>
          <w:p w14:paraId="758CB774" w14:textId="77777777" w:rsidR="00A755FF" w:rsidRDefault="00A755FF" w:rsidP="0022285B">
            <w:pPr>
              <w:pStyle w:val="TAL"/>
              <w:rPr>
                <w:ins w:id="1024" w:author="Huawei1" w:date="2023-10-12T06:34:00Z"/>
              </w:rPr>
            </w:pPr>
            <w:ins w:id="1025" w:author="Huawei1" w:date="2023-10-12T06:34:00Z">
              <w:r>
                <w:t>For the case, when a request is redirected to the same target resource via a different SCP, see clause 6.10.9.1 in 3GPP TS 29.500 [</w:t>
              </w:r>
            </w:ins>
            <w:ins w:id="1026" w:author="Xiaomi" w:date="2023-11-03T11:36:00Z">
              <w:r>
                <w:t>5</w:t>
              </w:r>
            </w:ins>
            <w:ins w:id="1027" w:author="Huawei1" w:date="2023-10-12T06:34:00Z">
              <w:r>
                <w:t>].</w:t>
              </w:r>
            </w:ins>
          </w:p>
        </w:tc>
      </w:tr>
      <w:tr w:rsidR="00A755FF" w14:paraId="7DC4EE95" w14:textId="77777777" w:rsidTr="0022285B">
        <w:trPr>
          <w:jc w:val="center"/>
          <w:ins w:id="102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F7CE856" w14:textId="77777777" w:rsidR="00A755FF" w:rsidRDefault="00A755FF" w:rsidP="0022285B">
            <w:pPr>
              <w:pStyle w:val="TAL"/>
              <w:rPr>
                <w:ins w:id="1029" w:author="Huawei1" w:date="2023-10-12T06:34:00Z"/>
              </w:rPr>
            </w:pPr>
            <w:ins w:id="103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5E9EAA1" w14:textId="77777777" w:rsidR="00A755FF" w:rsidRDefault="00A755FF" w:rsidP="0022285B">
            <w:pPr>
              <w:pStyle w:val="TAL"/>
              <w:rPr>
                <w:ins w:id="1031" w:author="Huawei1" w:date="2023-10-12T06:34:00Z"/>
              </w:rPr>
            </w:pPr>
            <w:ins w:id="103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9DB15F4" w14:textId="77777777" w:rsidR="00A755FF" w:rsidRDefault="00A755FF" w:rsidP="0022285B">
            <w:pPr>
              <w:pStyle w:val="TAC"/>
              <w:rPr>
                <w:ins w:id="1033" w:author="Huawei1" w:date="2023-10-12T06:34:00Z"/>
              </w:rPr>
            </w:pPr>
            <w:ins w:id="103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4E607F5" w14:textId="77777777" w:rsidR="00A755FF" w:rsidRDefault="00A755FF" w:rsidP="0022285B">
            <w:pPr>
              <w:pStyle w:val="TAL"/>
              <w:rPr>
                <w:ins w:id="1035" w:author="Huawei1" w:date="2023-10-12T06:34:00Z"/>
              </w:rPr>
            </w:pPr>
            <w:ins w:id="103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7CC256F" w14:textId="77777777" w:rsidR="00A755FF" w:rsidRDefault="00A755FF" w:rsidP="0022285B">
            <w:pPr>
              <w:pStyle w:val="TAL"/>
              <w:rPr>
                <w:ins w:id="1037" w:author="Huawei1" w:date="2023-10-12T06:34:00Z"/>
              </w:rPr>
            </w:pPr>
            <w:ins w:id="1038" w:author="Huawei1" w:date="2023-10-12T06:34:00Z">
              <w:r>
                <w:t>Identifier of the target 5G PKMF (service) instance ID towards which the request is redirected</w:t>
              </w:r>
            </w:ins>
          </w:p>
        </w:tc>
      </w:tr>
    </w:tbl>
    <w:p w14:paraId="0701D37A" w14:textId="77777777" w:rsidR="00A755FF" w:rsidRPr="00C742A1" w:rsidRDefault="00A755FF" w:rsidP="00A755FF">
      <w:pPr>
        <w:rPr>
          <w:ins w:id="1039" w:author="Huawei1" w:date="2023-10-12T06:34:00Z"/>
          <w:rFonts w:eastAsia="Times New Roman"/>
          <w:lang w:val="en-US" w:eastAsia="zh-CN"/>
        </w:rPr>
      </w:pPr>
    </w:p>
    <w:p w14:paraId="6C1AA0D8" w14:textId="77777777" w:rsidR="00A755FF" w:rsidRDefault="00A755FF" w:rsidP="00A755FF">
      <w:pPr>
        <w:pStyle w:val="4"/>
        <w:rPr>
          <w:ins w:id="1040" w:author="Huawei1" w:date="2023-10-12T06:34:00Z"/>
          <w:lang w:eastAsia="en-GB"/>
        </w:rPr>
      </w:pPr>
      <w:ins w:id="1041" w:author="Huawei1" w:date="2023-10-12T06:34:00Z">
        <w:r>
          <w:t>6.</w:t>
        </w:r>
        <w:r w:rsidRPr="00430DB9">
          <w:rPr>
            <w:highlight w:val="yellow"/>
          </w:rPr>
          <w:t>y</w:t>
        </w:r>
        <w:r>
          <w:t>.3.4</w:t>
        </w:r>
        <w:r>
          <w:tab/>
          <w:t xml:space="preserve">Resource: </w:t>
        </w:r>
        <w:proofErr w:type="spellStart"/>
        <w:r>
          <w:t>DiscoveryKey</w:t>
        </w:r>
        <w:proofErr w:type="spellEnd"/>
      </w:ins>
    </w:p>
    <w:p w14:paraId="54998125" w14:textId="77777777" w:rsidR="00A755FF" w:rsidRDefault="00A755FF" w:rsidP="00A755FF">
      <w:pPr>
        <w:pStyle w:val="5"/>
        <w:rPr>
          <w:ins w:id="1042" w:author="Huawei1" w:date="2023-10-12T06:34:00Z"/>
        </w:rPr>
      </w:pPr>
      <w:ins w:id="1043" w:author="Huawei1" w:date="2023-10-12T06:34:00Z">
        <w:r>
          <w:t>6.</w:t>
        </w:r>
        <w:r w:rsidRPr="00430DB9">
          <w:rPr>
            <w:highlight w:val="yellow"/>
          </w:rPr>
          <w:t>y</w:t>
        </w:r>
        <w:r>
          <w:t>.3.4.1</w:t>
        </w:r>
        <w:r>
          <w:tab/>
          <w:t>Description</w:t>
        </w:r>
      </w:ins>
    </w:p>
    <w:p w14:paraId="1FFC39E4" w14:textId="77777777" w:rsidR="00A755FF" w:rsidRDefault="00A755FF" w:rsidP="00A755FF">
      <w:pPr>
        <w:pStyle w:val="Guidance"/>
        <w:rPr>
          <w:ins w:id="1044" w:author="Huawei1" w:date="2023-10-12T06:34:00Z"/>
          <w:i w:val="0"/>
          <w:color w:val="auto"/>
        </w:rPr>
      </w:pPr>
      <w:ins w:id="1045"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2A45A450" w14:textId="77777777" w:rsidR="00A755FF" w:rsidRDefault="00A755FF" w:rsidP="00A755FF">
      <w:pPr>
        <w:pStyle w:val="5"/>
        <w:rPr>
          <w:ins w:id="1046" w:author="Huawei1" w:date="2023-10-12T06:34:00Z"/>
        </w:rPr>
      </w:pPr>
      <w:ins w:id="1047" w:author="Huawei1" w:date="2023-10-12T06:34:00Z">
        <w:r>
          <w:t>6.</w:t>
        </w:r>
        <w:r w:rsidRPr="00430DB9">
          <w:rPr>
            <w:highlight w:val="yellow"/>
          </w:rPr>
          <w:t>y</w:t>
        </w:r>
        <w:r>
          <w:t>.3.4.2</w:t>
        </w:r>
        <w:r>
          <w:tab/>
          <w:t>Resource Definition</w:t>
        </w:r>
      </w:ins>
    </w:p>
    <w:p w14:paraId="4CBD6BA6" w14:textId="77777777" w:rsidR="00A755FF" w:rsidRDefault="00A755FF" w:rsidP="00A755FF">
      <w:pPr>
        <w:rPr>
          <w:ins w:id="1048" w:author="Huawei1" w:date="2023-10-12T06:34:00Z"/>
        </w:rPr>
      </w:pPr>
      <w:ins w:id="1049" w:author="Huawei1" w:date="2023-10-12T06:34:00Z">
        <w:r>
          <w:t xml:space="preserve">Resource URI: </w:t>
        </w:r>
        <w:r>
          <w:rPr>
            <w:b/>
            <w:noProof/>
          </w:rPr>
          <w:t>{apiRoot}/npkmf-disc/&lt;apiVersion&gt;/{ueId}/discovery-key/{</w:t>
        </w:r>
        <w:r w:rsidRPr="00152E6E">
          <w:rPr>
            <w:b/>
            <w:noProof/>
          </w:rPr>
          <w:t>userInfoId</w:t>
        </w:r>
        <w:r>
          <w:rPr>
            <w:b/>
            <w:noProof/>
          </w:rPr>
          <w:t>}</w:t>
        </w:r>
      </w:ins>
    </w:p>
    <w:p w14:paraId="19D7B04D" w14:textId="77777777" w:rsidR="00A755FF" w:rsidRDefault="00A755FF" w:rsidP="00A755FF">
      <w:pPr>
        <w:rPr>
          <w:ins w:id="1050" w:author="Huawei1" w:date="2023-10-12T06:34:00Z"/>
          <w:rFonts w:ascii="Arial" w:hAnsi="Arial" w:cs="Arial"/>
        </w:rPr>
      </w:pPr>
      <w:ins w:id="1051" w:author="Huawei1" w:date="2023-10-12T06:34:00Z">
        <w:r>
          <w:t>This resource shall support the resource URI variables defined in table 6.</w:t>
        </w:r>
        <w:r w:rsidRPr="00430DB9">
          <w:rPr>
            <w:highlight w:val="yellow"/>
          </w:rPr>
          <w:t>y</w:t>
        </w:r>
        <w:r>
          <w:t>.3.4.2-1.</w:t>
        </w:r>
      </w:ins>
    </w:p>
    <w:p w14:paraId="02932A28" w14:textId="77777777" w:rsidR="00A755FF" w:rsidRDefault="00A755FF" w:rsidP="00A755FF">
      <w:pPr>
        <w:pStyle w:val="TH"/>
        <w:rPr>
          <w:ins w:id="1052" w:author="Huawei1" w:date="2023-10-12T06:34:00Z"/>
          <w:rFonts w:cs="Arial"/>
        </w:rPr>
      </w:pPr>
      <w:ins w:id="1053"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755FF" w14:paraId="017322A6" w14:textId="77777777" w:rsidTr="0022285B">
        <w:trPr>
          <w:jc w:val="center"/>
          <w:ins w:id="1054"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C4EC23" w14:textId="77777777" w:rsidR="00A755FF" w:rsidRDefault="00A755FF" w:rsidP="0022285B">
            <w:pPr>
              <w:pStyle w:val="TAH"/>
              <w:rPr>
                <w:ins w:id="1055" w:author="Huawei1" w:date="2023-10-12T06:34:00Z"/>
              </w:rPr>
            </w:pPr>
            <w:ins w:id="1056"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7A3EFFB" w14:textId="77777777" w:rsidR="00A755FF" w:rsidRDefault="00A755FF" w:rsidP="0022285B">
            <w:pPr>
              <w:pStyle w:val="TAH"/>
              <w:rPr>
                <w:ins w:id="1057" w:author="Huawei1" w:date="2023-10-12T06:34:00Z"/>
              </w:rPr>
            </w:pPr>
            <w:ins w:id="1058"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3A44EE" w14:textId="77777777" w:rsidR="00A755FF" w:rsidRDefault="00A755FF" w:rsidP="0022285B">
            <w:pPr>
              <w:pStyle w:val="TAH"/>
              <w:rPr>
                <w:ins w:id="1059" w:author="Huawei1" w:date="2023-10-12T06:34:00Z"/>
              </w:rPr>
            </w:pPr>
            <w:ins w:id="1060" w:author="Huawei1" w:date="2023-10-12T06:34:00Z">
              <w:r>
                <w:t>Definition</w:t>
              </w:r>
            </w:ins>
          </w:p>
        </w:tc>
      </w:tr>
      <w:tr w:rsidR="00A755FF" w14:paraId="1950EB23" w14:textId="77777777" w:rsidTr="0022285B">
        <w:trPr>
          <w:jc w:val="center"/>
          <w:ins w:id="106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904F905" w14:textId="77777777" w:rsidR="00A755FF" w:rsidRDefault="00A755FF" w:rsidP="0022285B">
            <w:pPr>
              <w:pStyle w:val="TAL"/>
              <w:rPr>
                <w:ins w:id="1062" w:author="Huawei1" w:date="2023-10-12T06:34:00Z"/>
              </w:rPr>
            </w:pPr>
            <w:proofErr w:type="spellStart"/>
            <w:ins w:id="1063"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ED20FEF" w14:textId="77777777" w:rsidR="00A755FF" w:rsidRDefault="00A755FF" w:rsidP="0022285B">
            <w:pPr>
              <w:pStyle w:val="TAL"/>
              <w:rPr>
                <w:ins w:id="1064" w:author="Huawei1" w:date="2023-10-12T06:34:00Z"/>
              </w:rPr>
            </w:pPr>
            <w:ins w:id="1065"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B9FDF8" w14:textId="77777777" w:rsidR="00A755FF" w:rsidRDefault="00A755FF" w:rsidP="0022285B">
            <w:pPr>
              <w:pStyle w:val="TAL"/>
              <w:rPr>
                <w:ins w:id="1066" w:author="Huawei1" w:date="2023-10-12T06:34:00Z"/>
              </w:rPr>
            </w:pPr>
            <w:ins w:id="1067" w:author="Huawei1" w:date="2023-10-12T06:34:00Z">
              <w:r>
                <w:t>See clause</w:t>
              </w:r>
              <w:r>
                <w:rPr>
                  <w:lang w:val="en-US" w:eastAsia="zh-CN"/>
                </w:rPr>
                <w:t> </w:t>
              </w:r>
              <w:r>
                <w:t>6.1.1</w:t>
              </w:r>
            </w:ins>
          </w:p>
        </w:tc>
      </w:tr>
      <w:tr w:rsidR="00A755FF" w14:paraId="3905B5F7" w14:textId="77777777" w:rsidTr="0022285B">
        <w:trPr>
          <w:jc w:val="center"/>
          <w:ins w:id="1068"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0596199" w14:textId="77777777" w:rsidR="00A755FF" w:rsidRDefault="00A755FF" w:rsidP="0022285B">
            <w:pPr>
              <w:pStyle w:val="TAL"/>
              <w:rPr>
                <w:ins w:id="1069" w:author="Huawei1" w:date="2023-10-12T06:34:00Z"/>
              </w:rPr>
            </w:pPr>
            <w:proofErr w:type="spellStart"/>
            <w:ins w:id="1070"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10021A27" w14:textId="77777777" w:rsidR="00A755FF" w:rsidRDefault="00A755FF" w:rsidP="0022285B">
            <w:pPr>
              <w:pStyle w:val="TAL"/>
              <w:rPr>
                <w:ins w:id="1071" w:author="Huawei1" w:date="2023-10-12T06:34:00Z"/>
              </w:rPr>
            </w:pPr>
            <w:proofErr w:type="spellStart"/>
            <w:ins w:id="1072"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B20F67" w14:textId="77777777" w:rsidR="00A755FF" w:rsidRDefault="00A755FF" w:rsidP="0022285B">
            <w:pPr>
              <w:pStyle w:val="TAL"/>
              <w:rPr>
                <w:ins w:id="1073" w:author="Huawei1" w:date="2023-10-12T06:34:00Z"/>
              </w:rPr>
            </w:pPr>
            <w:ins w:id="1074"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A755FF" w14:paraId="293AE396" w14:textId="77777777" w:rsidTr="0022285B">
        <w:trPr>
          <w:jc w:val="center"/>
          <w:ins w:id="1075"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228C83" w14:textId="77777777" w:rsidR="00A755FF" w:rsidRDefault="00A755FF" w:rsidP="0022285B">
            <w:pPr>
              <w:pStyle w:val="TAL"/>
              <w:rPr>
                <w:ins w:id="1076" w:author="Huawei1" w:date="2023-10-12T06:34:00Z"/>
              </w:rPr>
            </w:pPr>
            <w:proofErr w:type="spellStart"/>
            <w:ins w:id="1077"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677557E0" w14:textId="77777777" w:rsidR="00A755FF" w:rsidRDefault="00A755FF" w:rsidP="0022285B">
            <w:pPr>
              <w:pStyle w:val="TAL"/>
              <w:rPr>
                <w:ins w:id="1078" w:author="Huawei1" w:date="2023-10-12T06:34:00Z"/>
                <w:lang w:eastAsia="zh-CN"/>
              </w:rPr>
            </w:pPr>
            <w:proofErr w:type="spellStart"/>
            <w:ins w:id="1079"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B927DC" w14:textId="77777777" w:rsidR="00A755FF" w:rsidRDefault="00A755FF" w:rsidP="0022285B">
            <w:pPr>
              <w:pStyle w:val="TAL"/>
              <w:rPr>
                <w:ins w:id="1080" w:author="Huawei1" w:date="2023-10-12T06:34:00Z"/>
                <w:lang w:eastAsia="en-GB"/>
              </w:rPr>
            </w:pPr>
            <w:ins w:id="1081" w:author="Huawei1" w:date="2023-10-12T06:34:00Z">
              <w:r>
                <w:t xml:space="preserve">Represents </w:t>
              </w:r>
              <w:r>
                <w:rPr>
                  <w:lang w:eastAsia="zh-CN"/>
                </w:rPr>
                <w:t>User Info Id.</w:t>
              </w:r>
            </w:ins>
          </w:p>
        </w:tc>
      </w:tr>
    </w:tbl>
    <w:p w14:paraId="5339C1F7" w14:textId="77777777" w:rsidR="00A755FF" w:rsidRDefault="00A755FF" w:rsidP="00A755FF">
      <w:pPr>
        <w:rPr>
          <w:ins w:id="1082" w:author="Huawei1" w:date="2023-10-12T06:34:00Z"/>
          <w:rFonts w:eastAsia="Times New Roman"/>
        </w:rPr>
      </w:pPr>
    </w:p>
    <w:p w14:paraId="69D2FDB7" w14:textId="77777777" w:rsidR="00A755FF" w:rsidRDefault="00A755FF" w:rsidP="00A755FF">
      <w:pPr>
        <w:pStyle w:val="5"/>
        <w:rPr>
          <w:ins w:id="1083" w:author="Huawei1" w:date="2023-10-12T06:34:00Z"/>
        </w:rPr>
      </w:pPr>
      <w:ins w:id="1084" w:author="Huawei1" w:date="2023-10-12T06:34:00Z">
        <w:r>
          <w:t>6.</w:t>
        </w:r>
        <w:r w:rsidRPr="00430DB9">
          <w:rPr>
            <w:highlight w:val="yellow"/>
          </w:rPr>
          <w:t>y.</w:t>
        </w:r>
        <w:r>
          <w:t>3.4.3</w:t>
        </w:r>
        <w:r>
          <w:tab/>
          <w:t>Resource Standard Methods</w:t>
        </w:r>
      </w:ins>
    </w:p>
    <w:p w14:paraId="5E5C3F47" w14:textId="77777777" w:rsidR="00A755FF" w:rsidRDefault="00A755FF" w:rsidP="00A755FF">
      <w:pPr>
        <w:pStyle w:val="H6"/>
        <w:rPr>
          <w:ins w:id="1085" w:author="Huawei1" w:date="2023-10-12T06:34:00Z"/>
        </w:rPr>
      </w:pPr>
      <w:ins w:id="1086" w:author="Huawei1" w:date="2023-10-12T06:34:00Z">
        <w:r>
          <w:t>6.</w:t>
        </w:r>
        <w:r w:rsidRPr="00430DB9">
          <w:rPr>
            <w:highlight w:val="yellow"/>
          </w:rPr>
          <w:t>y</w:t>
        </w:r>
        <w:r>
          <w:t>.3.4.3.1</w:t>
        </w:r>
        <w:r>
          <w:tab/>
          <w:t>PUT</w:t>
        </w:r>
      </w:ins>
    </w:p>
    <w:p w14:paraId="13F472EB" w14:textId="77777777" w:rsidR="00A755FF" w:rsidRDefault="00A755FF" w:rsidP="00A755FF">
      <w:pPr>
        <w:rPr>
          <w:ins w:id="1087" w:author="Huawei1" w:date="2023-10-12T06:34:00Z"/>
        </w:rPr>
      </w:pPr>
      <w:ins w:id="1088" w:author="Huawei1" w:date="2023-10-12T06:34:00Z">
        <w:r>
          <w:t>This method shall support the URI query parameters specified in table</w:t>
        </w:r>
      </w:ins>
      <w:ins w:id="1089" w:author="Huawei1" w:date="2023-10-11T16:55:00Z">
        <w:r w:rsidRPr="00330B48">
          <w:t> </w:t>
        </w:r>
      </w:ins>
      <w:ins w:id="1090" w:author="Huawei1" w:date="2023-10-12T06:34:00Z">
        <w:r>
          <w:t>6.</w:t>
        </w:r>
        <w:r w:rsidRPr="00430DB9">
          <w:rPr>
            <w:highlight w:val="yellow"/>
          </w:rPr>
          <w:t>y</w:t>
        </w:r>
        <w:r>
          <w:t>.3.4.3.1-1.</w:t>
        </w:r>
      </w:ins>
    </w:p>
    <w:p w14:paraId="23E958F8" w14:textId="77777777" w:rsidR="00A755FF" w:rsidRDefault="00A755FF" w:rsidP="00A755FF">
      <w:pPr>
        <w:pStyle w:val="TH"/>
        <w:rPr>
          <w:ins w:id="1091" w:author="Huawei1" w:date="2023-10-12T06:34:00Z"/>
          <w:rFonts w:cs="Arial"/>
        </w:rPr>
      </w:pPr>
      <w:ins w:id="1092" w:author="Huawei1" w:date="2023-10-12T06:34:00Z">
        <w:r>
          <w:t>Table</w:t>
        </w:r>
      </w:ins>
      <w:ins w:id="1093" w:author="Huawei1" w:date="2023-10-11T16:55:00Z">
        <w:r w:rsidRPr="00330B48">
          <w:t> </w:t>
        </w:r>
      </w:ins>
      <w:ins w:id="1094"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A755FF" w14:paraId="1B2140FB" w14:textId="77777777" w:rsidTr="0022285B">
        <w:trPr>
          <w:jc w:val="center"/>
          <w:ins w:id="109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06F364" w14:textId="77777777" w:rsidR="00A755FF" w:rsidRDefault="00A755FF" w:rsidP="0022285B">
            <w:pPr>
              <w:pStyle w:val="TAH"/>
              <w:rPr>
                <w:ins w:id="1096" w:author="Huawei1" w:date="2023-10-12T06:34:00Z"/>
              </w:rPr>
            </w:pPr>
            <w:ins w:id="1097"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7B4203E" w14:textId="77777777" w:rsidR="00A755FF" w:rsidRDefault="00A755FF" w:rsidP="0022285B">
            <w:pPr>
              <w:pStyle w:val="TAH"/>
              <w:rPr>
                <w:ins w:id="1098" w:author="Huawei1" w:date="2023-10-12T06:34:00Z"/>
              </w:rPr>
            </w:pPr>
            <w:ins w:id="1099"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445A6FE" w14:textId="77777777" w:rsidR="00A755FF" w:rsidRDefault="00A755FF" w:rsidP="0022285B">
            <w:pPr>
              <w:pStyle w:val="TAH"/>
              <w:rPr>
                <w:ins w:id="1100" w:author="Huawei1" w:date="2023-10-12T06:34:00Z"/>
              </w:rPr>
            </w:pPr>
            <w:ins w:id="1101"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F242828" w14:textId="77777777" w:rsidR="00A755FF" w:rsidRDefault="00A755FF" w:rsidP="0022285B">
            <w:pPr>
              <w:pStyle w:val="TAH"/>
              <w:rPr>
                <w:ins w:id="1102" w:author="Huawei1" w:date="2023-10-12T06:34:00Z"/>
              </w:rPr>
            </w:pPr>
            <w:ins w:id="1103"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53DC1" w14:textId="77777777" w:rsidR="00A755FF" w:rsidRDefault="00A755FF" w:rsidP="0022285B">
            <w:pPr>
              <w:pStyle w:val="TAH"/>
              <w:rPr>
                <w:ins w:id="1104" w:author="Huawei1" w:date="2023-10-12T06:34:00Z"/>
              </w:rPr>
            </w:pPr>
            <w:ins w:id="1105"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4BEE9EF" w14:textId="77777777" w:rsidR="00A755FF" w:rsidRDefault="00A755FF" w:rsidP="0022285B">
            <w:pPr>
              <w:pStyle w:val="TAH"/>
              <w:rPr>
                <w:ins w:id="1106" w:author="Huawei1" w:date="2023-10-12T06:34:00Z"/>
              </w:rPr>
            </w:pPr>
            <w:ins w:id="1107" w:author="Huawei1" w:date="2023-10-12T06:34:00Z">
              <w:r>
                <w:t>Applicability</w:t>
              </w:r>
            </w:ins>
          </w:p>
        </w:tc>
      </w:tr>
      <w:tr w:rsidR="00A755FF" w14:paraId="60873150" w14:textId="77777777" w:rsidTr="0022285B">
        <w:trPr>
          <w:jc w:val="center"/>
          <w:ins w:id="110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5C697C7" w14:textId="77777777" w:rsidR="00A755FF" w:rsidRDefault="00A755FF" w:rsidP="0022285B">
            <w:pPr>
              <w:pStyle w:val="TAL"/>
              <w:rPr>
                <w:ins w:id="1109" w:author="Huawei1" w:date="2023-10-12T06:34:00Z"/>
              </w:rPr>
            </w:pPr>
            <w:ins w:id="1110"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0EB988C9" w14:textId="77777777" w:rsidR="00A755FF" w:rsidRDefault="00A755FF" w:rsidP="0022285B">
            <w:pPr>
              <w:pStyle w:val="TAL"/>
              <w:rPr>
                <w:ins w:id="1111"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7EC1322D" w14:textId="77777777" w:rsidR="00A755FF" w:rsidRDefault="00A755FF" w:rsidP="0022285B">
            <w:pPr>
              <w:pStyle w:val="TAC"/>
              <w:rPr>
                <w:ins w:id="1112"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54AEDA2A" w14:textId="77777777" w:rsidR="00A755FF" w:rsidRDefault="00A755FF" w:rsidP="0022285B">
            <w:pPr>
              <w:pStyle w:val="TAL"/>
              <w:rPr>
                <w:ins w:id="1113"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52F453CD" w14:textId="77777777" w:rsidR="00A755FF" w:rsidRDefault="00A755FF" w:rsidP="0022285B">
            <w:pPr>
              <w:pStyle w:val="TAL"/>
              <w:rPr>
                <w:ins w:id="1114"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023FB173" w14:textId="77777777" w:rsidR="00A755FF" w:rsidRDefault="00A755FF" w:rsidP="0022285B">
            <w:pPr>
              <w:pStyle w:val="TAL"/>
              <w:rPr>
                <w:ins w:id="1115" w:author="Huawei1" w:date="2023-10-12T06:34:00Z"/>
              </w:rPr>
            </w:pPr>
          </w:p>
        </w:tc>
      </w:tr>
    </w:tbl>
    <w:p w14:paraId="3D7BAE2B" w14:textId="77777777" w:rsidR="00A755FF" w:rsidRDefault="00A755FF" w:rsidP="00A755FF">
      <w:pPr>
        <w:rPr>
          <w:ins w:id="1116" w:author="Huawei1" w:date="2023-10-12T06:34:00Z"/>
          <w:rFonts w:eastAsia="Times New Roman"/>
        </w:rPr>
      </w:pPr>
    </w:p>
    <w:p w14:paraId="4CD58BE0" w14:textId="77777777" w:rsidR="00A755FF" w:rsidRDefault="00A755FF" w:rsidP="00A755FF">
      <w:pPr>
        <w:rPr>
          <w:ins w:id="1117" w:author="Huawei1" w:date="2023-10-12T06:34:00Z"/>
        </w:rPr>
      </w:pPr>
      <w:ins w:id="1118" w:author="Huawei1" w:date="2023-10-12T06:34:00Z">
        <w:r>
          <w:t>This method shall support the request data structures specified in table</w:t>
        </w:r>
      </w:ins>
      <w:ins w:id="1119" w:author="Huawei1" w:date="2023-10-11T16:55:00Z">
        <w:r w:rsidRPr="00330B48">
          <w:t> </w:t>
        </w:r>
      </w:ins>
      <w:ins w:id="1120" w:author="Huawei1" w:date="2023-10-12T06:34:00Z">
        <w:r>
          <w:t>6.</w:t>
        </w:r>
        <w:r w:rsidRPr="00430DB9">
          <w:rPr>
            <w:highlight w:val="yellow"/>
          </w:rPr>
          <w:t>y</w:t>
        </w:r>
        <w:r>
          <w:t>.3.4.3.1-2 and the response data structures and response codes specified in table</w:t>
        </w:r>
      </w:ins>
      <w:ins w:id="1121" w:author="Huawei1" w:date="2023-10-11T16:55:00Z">
        <w:r w:rsidRPr="00330B48">
          <w:t> </w:t>
        </w:r>
      </w:ins>
      <w:ins w:id="1122" w:author="Huawei1" w:date="2023-10-12T06:34:00Z">
        <w:r>
          <w:t>6.</w:t>
        </w:r>
        <w:r w:rsidRPr="00430DB9">
          <w:rPr>
            <w:highlight w:val="yellow"/>
          </w:rPr>
          <w:t>y</w:t>
        </w:r>
        <w:r>
          <w:t>.3.4.3.1-3.</w:t>
        </w:r>
      </w:ins>
    </w:p>
    <w:p w14:paraId="3763EB90" w14:textId="77777777" w:rsidR="00A755FF" w:rsidRDefault="00A755FF" w:rsidP="00A755FF">
      <w:pPr>
        <w:pStyle w:val="TH"/>
        <w:rPr>
          <w:ins w:id="1123" w:author="Huawei1" w:date="2023-10-12T06:34:00Z"/>
        </w:rPr>
      </w:pPr>
      <w:ins w:id="1124" w:author="Huawei1" w:date="2023-10-12T06:34:00Z">
        <w:r>
          <w:t>Table</w:t>
        </w:r>
      </w:ins>
      <w:ins w:id="1125" w:author="Huawei1" w:date="2023-10-11T16:55:00Z">
        <w:r w:rsidRPr="00330B48">
          <w:t> </w:t>
        </w:r>
      </w:ins>
      <w:ins w:id="1126"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55FF" w14:paraId="446EE23D" w14:textId="77777777" w:rsidTr="0022285B">
        <w:trPr>
          <w:jc w:val="center"/>
          <w:ins w:id="1127"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50CF54" w14:textId="77777777" w:rsidR="00A755FF" w:rsidRDefault="00A755FF" w:rsidP="0022285B">
            <w:pPr>
              <w:pStyle w:val="TAH"/>
              <w:rPr>
                <w:ins w:id="1128" w:author="Huawei1" w:date="2023-10-12T06:34:00Z"/>
              </w:rPr>
            </w:pPr>
            <w:ins w:id="1129"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2E7F17" w14:textId="77777777" w:rsidR="00A755FF" w:rsidRDefault="00A755FF" w:rsidP="0022285B">
            <w:pPr>
              <w:pStyle w:val="TAH"/>
              <w:rPr>
                <w:ins w:id="1130" w:author="Huawei1" w:date="2023-10-12T06:34:00Z"/>
              </w:rPr>
            </w:pPr>
            <w:ins w:id="1131"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CE6A53" w14:textId="77777777" w:rsidR="00A755FF" w:rsidRDefault="00A755FF" w:rsidP="0022285B">
            <w:pPr>
              <w:pStyle w:val="TAH"/>
              <w:rPr>
                <w:ins w:id="1132" w:author="Huawei1" w:date="2023-10-12T06:34:00Z"/>
              </w:rPr>
            </w:pPr>
            <w:ins w:id="1133"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1CB3F" w14:textId="77777777" w:rsidR="00A755FF" w:rsidRDefault="00A755FF" w:rsidP="0022285B">
            <w:pPr>
              <w:pStyle w:val="TAH"/>
              <w:rPr>
                <w:ins w:id="1134" w:author="Huawei1" w:date="2023-10-12T06:34:00Z"/>
              </w:rPr>
            </w:pPr>
            <w:ins w:id="1135" w:author="Huawei1" w:date="2023-10-12T06:34:00Z">
              <w:r>
                <w:t>Description</w:t>
              </w:r>
            </w:ins>
          </w:p>
        </w:tc>
      </w:tr>
      <w:tr w:rsidR="00A755FF" w14:paraId="6BC48628" w14:textId="77777777" w:rsidTr="0022285B">
        <w:trPr>
          <w:jc w:val="center"/>
          <w:ins w:id="1136"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6CEA1A65" w14:textId="77777777" w:rsidR="00A755FF" w:rsidRDefault="00A755FF" w:rsidP="0022285B">
            <w:pPr>
              <w:pStyle w:val="TAL"/>
              <w:rPr>
                <w:ins w:id="1137" w:author="Huawei1" w:date="2023-10-12T06:34:00Z"/>
              </w:rPr>
            </w:pPr>
            <w:proofErr w:type="spellStart"/>
            <w:ins w:id="1138"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C038588" w14:textId="77777777" w:rsidR="00A755FF" w:rsidRDefault="00A755FF" w:rsidP="0022285B">
            <w:pPr>
              <w:pStyle w:val="TAC"/>
              <w:rPr>
                <w:ins w:id="1139" w:author="Huawei1" w:date="2023-10-12T06:34:00Z"/>
              </w:rPr>
            </w:pPr>
            <w:ins w:id="1140"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E26A186" w14:textId="77777777" w:rsidR="00A755FF" w:rsidRDefault="00A755FF" w:rsidP="0022285B">
            <w:pPr>
              <w:pStyle w:val="TAL"/>
              <w:rPr>
                <w:ins w:id="1141" w:author="Huawei1" w:date="2023-10-12T06:34:00Z"/>
              </w:rPr>
            </w:pPr>
            <w:ins w:id="1142"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B0F79E9" w14:textId="77777777" w:rsidR="00A755FF" w:rsidRDefault="00A755FF" w:rsidP="0022285B">
            <w:pPr>
              <w:pStyle w:val="TAL"/>
              <w:rPr>
                <w:ins w:id="1143" w:author="Huawei1" w:date="2023-10-12T06:34:00Z"/>
              </w:rPr>
            </w:pPr>
            <w:ins w:id="1144" w:author="Huawei1" w:date="2023-10-12T06:34:00Z">
              <w:r>
                <w:rPr>
                  <w:lang w:eastAsia="zh-CN"/>
                </w:rPr>
                <w:t xml:space="preserve">Contains the </w:t>
              </w:r>
              <w:r>
                <w:t>Discovery Key Data for the indicated UE and indicated user info id.</w:t>
              </w:r>
            </w:ins>
          </w:p>
        </w:tc>
      </w:tr>
    </w:tbl>
    <w:p w14:paraId="6D5B944E" w14:textId="77777777" w:rsidR="00A755FF" w:rsidRDefault="00A755FF" w:rsidP="00A755FF">
      <w:pPr>
        <w:rPr>
          <w:ins w:id="1145" w:author="Huawei1" w:date="2023-10-12T06:34:00Z"/>
          <w:rFonts w:eastAsia="Times New Roman"/>
        </w:rPr>
      </w:pPr>
    </w:p>
    <w:p w14:paraId="6D556434" w14:textId="77777777" w:rsidR="00A755FF" w:rsidRDefault="00A755FF" w:rsidP="00A755FF">
      <w:pPr>
        <w:pStyle w:val="TH"/>
        <w:rPr>
          <w:ins w:id="1146" w:author="Huawei1" w:date="2023-10-12T06:34:00Z"/>
        </w:rPr>
      </w:pPr>
      <w:ins w:id="1147" w:author="Huawei1" w:date="2023-10-12T06:34:00Z">
        <w:r>
          <w:lastRenderedPageBreak/>
          <w:t>Table</w:t>
        </w:r>
      </w:ins>
      <w:ins w:id="1148" w:author="Huawei1" w:date="2023-10-11T16:55:00Z">
        <w:r w:rsidRPr="00330B48">
          <w:t> </w:t>
        </w:r>
      </w:ins>
      <w:ins w:id="1149"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A755FF" w14:paraId="2D1CE85B" w14:textId="77777777" w:rsidTr="0022285B">
        <w:trPr>
          <w:jc w:val="center"/>
          <w:ins w:id="115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F20012" w14:textId="77777777" w:rsidR="00A755FF" w:rsidRDefault="00A755FF" w:rsidP="0022285B">
            <w:pPr>
              <w:pStyle w:val="TAH"/>
              <w:rPr>
                <w:ins w:id="1151" w:author="Huawei1" w:date="2023-10-12T06:34:00Z"/>
              </w:rPr>
            </w:pPr>
            <w:ins w:id="1152"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F9A303" w14:textId="77777777" w:rsidR="00A755FF" w:rsidRDefault="00A755FF" w:rsidP="0022285B">
            <w:pPr>
              <w:pStyle w:val="TAH"/>
              <w:rPr>
                <w:ins w:id="1153" w:author="Huawei1" w:date="2023-10-12T06:34:00Z"/>
              </w:rPr>
            </w:pPr>
            <w:ins w:id="1154"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EF4FED" w14:textId="77777777" w:rsidR="00A755FF" w:rsidRDefault="00A755FF" w:rsidP="0022285B">
            <w:pPr>
              <w:pStyle w:val="TAH"/>
              <w:rPr>
                <w:ins w:id="1155" w:author="Huawei1" w:date="2023-10-12T06:34:00Z"/>
              </w:rPr>
            </w:pPr>
            <w:ins w:id="1156"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DA2CE3" w14:textId="77777777" w:rsidR="00A755FF" w:rsidRDefault="00A755FF" w:rsidP="0022285B">
            <w:pPr>
              <w:pStyle w:val="TAH"/>
              <w:rPr>
                <w:ins w:id="1157" w:author="Huawei1" w:date="2023-10-12T06:34:00Z"/>
              </w:rPr>
            </w:pPr>
            <w:ins w:id="1158" w:author="Huawei1" w:date="2023-10-12T06:34:00Z">
              <w:r>
                <w:t>Response</w:t>
              </w:r>
            </w:ins>
          </w:p>
          <w:p w14:paraId="67F8DF9F" w14:textId="77777777" w:rsidR="00A755FF" w:rsidRDefault="00A755FF" w:rsidP="0022285B">
            <w:pPr>
              <w:pStyle w:val="TAH"/>
              <w:rPr>
                <w:ins w:id="1159" w:author="Huawei1" w:date="2023-10-12T06:34:00Z"/>
              </w:rPr>
            </w:pPr>
            <w:ins w:id="1160"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A7CAD3" w14:textId="77777777" w:rsidR="00A755FF" w:rsidRDefault="00A755FF" w:rsidP="0022285B">
            <w:pPr>
              <w:pStyle w:val="TAH"/>
              <w:rPr>
                <w:ins w:id="1161" w:author="Huawei1" w:date="2023-10-12T06:34:00Z"/>
              </w:rPr>
            </w:pPr>
            <w:ins w:id="1162" w:author="Huawei1" w:date="2023-10-12T06:34:00Z">
              <w:r>
                <w:t>Description</w:t>
              </w:r>
            </w:ins>
          </w:p>
        </w:tc>
      </w:tr>
      <w:tr w:rsidR="00A755FF" w14:paraId="200EF285" w14:textId="77777777" w:rsidTr="0022285B">
        <w:trPr>
          <w:jc w:val="center"/>
          <w:ins w:id="116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90AAD85" w14:textId="77777777" w:rsidR="00A755FF" w:rsidRDefault="00A755FF" w:rsidP="0022285B">
            <w:pPr>
              <w:pStyle w:val="TAL"/>
              <w:rPr>
                <w:ins w:id="1164" w:author="Huawei1" w:date="2023-10-12T06:34:00Z"/>
              </w:rPr>
            </w:pPr>
            <w:proofErr w:type="spellStart"/>
            <w:ins w:id="1165"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9AFA594" w14:textId="77777777" w:rsidR="00A755FF" w:rsidRDefault="00A755FF" w:rsidP="0022285B">
            <w:pPr>
              <w:pStyle w:val="TAC"/>
              <w:rPr>
                <w:ins w:id="1166" w:author="Huawei1" w:date="2023-10-12T06:34:00Z"/>
              </w:rPr>
            </w:pPr>
            <w:ins w:id="1167"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226FE593" w14:textId="77777777" w:rsidR="00A755FF" w:rsidRDefault="00A755FF" w:rsidP="0022285B">
            <w:pPr>
              <w:pStyle w:val="TAL"/>
              <w:rPr>
                <w:ins w:id="1168" w:author="Huawei1" w:date="2023-10-12T06:34:00Z"/>
              </w:rPr>
            </w:pPr>
            <w:ins w:id="1169"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9C704D4" w14:textId="77777777" w:rsidR="00A755FF" w:rsidRDefault="00A755FF" w:rsidP="0022285B">
            <w:pPr>
              <w:pStyle w:val="TAL"/>
              <w:rPr>
                <w:ins w:id="1170" w:author="Huawei1" w:date="2023-10-12T06:34:00Z"/>
              </w:rPr>
            </w:pPr>
            <w:ins w:id="1171"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23111D59" w14:textId="77777777" w:rsidR="00A755FF" w:rsidRDefault="00A755FF" w:rsidP="0022285B">
            <w:pPr>
              <w:pStyle w:val="TAL"/>
              <w:rPr>
                <w:ins w:id="1172" w:author="Huawei1" w:date="2023-10-12T06:34:00Z"/>
                <w:lang w:eastAsia="zh-CN"/>
              </w:rPr>
            </w:pPr>
            <w:ins w:id="1173" w:author="Huawei1" w:date="2023-10-12T06:34:00Z">
              <w:r>
                <w:t>Upon success of creation of the resource, a response body containing a representation of the discovery key data for the discoverer UE in the PLMN to operate Model B restricted discovery shall be returned.</w:t>
              </w:r>
            </w:ins>
          </w:p>
          <w:p w14:paraId="629F9B1F" w14:textId="77777777" w:rsidR="00A755FF" w:rsidRDefault="00A755FF" w:rsidP="0022285B">
            <w:pPr>
              <w:pStyle w:val="TAL"/>
              <w:rPr>
                <w:ins w:id="1174" w:author="Huawei1" w:date="2023-10-12T06:34:00Z"/>
                <w:lang w:eastAsia="zh-CN"/>
              </w:rPr>
            </w:pPr>
            <w:ins w:id="1175" w:author="Huawei1" w:date="2023-10-12T06:34:00Z">
              <w:r>
                <w:rPr>
                  <w:lang w:eastAsia="zh-CN"/>
                </w:rPr>
                <w:t>The HTTP response shall include a "Location" HTTP header that contains the resource URI of the created resource.</w:t>
              </w:r>
            </w:ins>
          </w:p>
        </w:tc>
      </w:tr>
      <w:tr w:rsidR="00A755FF" w14:paraId="4CED640E" w14:textId="77777777" w:rsidTr="0022285B">
        <w:trPr>
          <w:jc w:val="center"/>
          <w:ins w:id="117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87A8E43" w14:textId="77777777" w:rsidR="00A755FF" w:rsidRDefault="00A755FF" w:rsidP="0022285B">
            <w:pPr>
              <w:pStyle w:val="TAL"/>
              <w:rPr>
                <w:ins w:id="1177" w:author="Huawei1" w:date="2023-10-12T06:34:00Z"/>
                <w:lang w:eastAsia="en-GB"/>
              </w:rPr>
            </w:pPr>
            <w:ins w:id="1178"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10B09827" w14:textId="77777777" w:rsidR="00A755FF" w:rsidRDefault="00A755FF" w:rsidP="0022285B">
            <w:pPr>
              <w:pStyle w:val="TAC"/>
              <w:rPr>
                <w:ins w:id="1179"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61C9D4BA" w14:textId="77777777" w:rsidR="00A755FF" w:rsidRDefault="00A755FF" w:rsidP="0022285B">
            <w:pPr>
              <w:pStyle w:val="TAL"/>
              <w:rPr>
                <w:ins w:id="1180"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16F2C521" w14:textId="77777777" w:rsidR="00A755FF" w:rsidRDefault="00A755FF" w:rsidP="0022285B">
            <w:pPr>
              <w:pStyle w:val="TAL"/>
              <w:rPr>
                <w:ins w:id="1181" w:author="Huawei1" w:date="2023-10-12T06:34:00Z"/>
              </w:rPr>
            </w:pPr>
            <w:ins w:id="1182"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A81497E" w14:textId="77777777" w:rsidR="00A755FF" w:rsidRDefault="00A755FF" w:rsidP="0022285B">
            <w:pPr>
              <w:pStyle w:val="TAL"/>
              <w:rPr>
                <w:ins w:id="1183" w:author="Huawei1" w:date="2023-10-12T06:34:00Z"/>
              </w:rPr>
            </w:pPr>
            <w:ins w:id="1184" w:author="Huawei1" w:date="2023-10-12T06:34:00Z">
              <w:r>
                <w:rPr>
                  <w:lang w:val="en-US"/>
                </w:rPr>
                <w:t>Upon success of the update of the resource, an empty response body shall be returned</w:t>
              </w:r>
              <w:r>
                <w:rPr>
                  <w:lang w:val="en-US" w:eastAsia="zh-CN"/>
                </w:rPr>
                <w:t>.</w:t>
              </w:r>
            </w:ins>
          </w:p>
        </w:tc>
      </w:tr>
      <w:tr w:rsidR="00A755FF" w14:paraId="0719BE1F" w14:textId="77777777" w:rsidTr="0022285B">
        <w:trPr>
          <w:jc w:val="center"/>
          <w:ins w:id="118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A243B89" w14:textId="77777777" w:rsidR="00A755FF" w:rsidRDefault="00A755FF" w:rsidP="0022285B">
            <w:pPr>
              <w:pStyle w:val="TAL"/>
              <w:rPr>
                <w:ins w:id="1186" w:author="Huawei1" w:date="2023-10-12T06:34:00Z"/>
              </w:rPr>
            </w:pPr>
            <w:proofErr w:type="spellStart"/>
            <w:ins w:id="118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B0CD76D" w14:textId="77777777" w:rsidR="00A755FF" w:rsidRDefault="00A755FF" w:rsidP="0022285B">
            <w:pPr>
              <w:pStyle w:val="TAC"/>
              <w:rPr>
                <w:ins w:id="1188" w:author="Huawei1" w:date="2023-10-12T06:34:00Z"/>
              </w:rPr>
            </w:pPr>
            <w:ins w:id="118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B15693" w14:textId="77777777" w:rsidR="00A755FF" w:rsidRDefault="00A755FF" w:rsidP="0022285B">
            <w:pPr>
              <w:pStyle w:val="TAL"/>
              <w:rPr>
                <w:ins w:id="1190" w:author="Huawei1" w:date="2023-10-12T06:34:00Z"/>
              </w:rPr>
            </w:pPr>
            <w:ins w:id="119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C53277C" w14:textId="77777777" w:rsidR="00A755FF" w:rsidRDefault="00A755FF" w:rsidP="0022285B">
            <w:pPr>
              <w:pStyle w:val="TAL"/>
              <w:rPr>
                <w:ins w:id="1192" w:author="Huawei1" w:date="2023-10-12T06:34:00Z"/>
              </w:rPr>
            </w:pPr>
            <w:ins w:id="1193"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5D1E90F8" w14:textId="77777777" w:rsidR="00A755FF" w:rsidRDefault="00A755FF" w:rsidP="0022285B">
            <w:pPr>
              <w:pStyle w:val="TAL"/>
              <w:rPr>
                <w:ins w:id="1194" w:author="Huawei1" w:date="2023-10-12T06:34:00Z"/>
              </w:rPr>
            </w:pPr>
            <w:ins w:id="1195" w:author="Huawei1" w:date="2023-10-12T06:34:00Z">
              <w:r>
                <w:t>Temporary redirection.</w:t>
              </w:r>
            </w:ins>
          </w:p>
          <w:p w14:paraId="78AC5A86" w14:textId="77777777" w:rsidR="00A755FF" w:rsidRDefault="00A755FF" w:rsidP="0022285B">
            <w:pPr>
              <w:pStyle w:val="TAL"/>
              <w:rPr>
                <w:ins w:id="1196" w:author="Huawei1" w:date="2023-10-12T06:34:00Z"/>
              </w:rPr>
            </w:pPr>
            <w:ins w:id="1197" w:author="Huawei1" w:date="2023-10-12T06:34:00Z">
              <w:r>
                <w:t>(NOTE 2)</w:t>
              </w:r>
            </w:ins>
          </w:p>
        </w:tc>
      </w:tr>
      <w:tr w:rsidR="00A755FF" w14:paraId="154F0D2B" w14:textId="77777777" w:rsidTr="0022285B">
        <w:trPr>
          <w:jc w:val="center"/>
          <w:ins w:id="119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019F4D0F" w14:textId="77777777" w:rsidR="00A755FF" w:rsidRDefault="00A755FF" w:rsidP="0022285B">
            <w:pPr>
              <w:pStyle w:val="TAL"/>
              <w:rPr>
                <w:ins w:id="1199" w:author="Huawei1" w:date="2023-10-12T06:34:00Z"/>
              </w:rPr>
            </w:pPr>
            <w:proofErr w:type="spellStart"/>
            <w:ins w:id="1200"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75BE8DA" w14:textId="77777777" w:rsidR="00A755FF" w:rsidRDefault="00A755FF" w:rsidP="0022285B">
            <w:pPr>
              <w:pStyle w:val="TAC"/>
              <w:rPr>
                <w:ins w:id="1201" w:author="Huawei1" w:date="2023-10-12T06:34:00Z"/>
              </w:rPr>
            </w:pPr>
            <w:ins w:id="120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C00DA12" w14:textId="77777777" w:rsidR="00A755FF" w:rsidRDefault="00A755FF" w:rsidP="0022285B">
            <w:pPr>
              <w:pStyle w:val="TAL"/>
              <w:rPr>
                <w:ins w:id="1203" w:author="Huawei1" w:date="2023-10-12T06:34:00Z"/>
              </w:rPr>
            </w:pPr>
            <w:ins w:id="120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7BAD8E7" w14:textId="77777777" w:rsidR="00A755FF" w:rsidRDefault="00A755FF" w:rsidP="0022285B">
            <w:pPr>
              <w:pStyle w:val="TAL"/>
              <w:rPr>
                <w:ins w:id="1205" w:author="Huawei1" w:date="2023-10-12T06:34:00Z"/>
              </w:rPr>
            </w:pPr>
            <w:ins w:id="1206"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661FF334" w14:textId="77777777" w:rsidR="00A755FF" w:rsidRDefault="00A755FF" w:rsidP="0022285B">
            <w:pPr>
              <w:pStyle w:val="TAL"/>
              <w:rPr>
                <w:ins w:id="1207" w:author="Huawei1" w:date="2023-10-12T06:34:00Z"/>
              </w:rPr>
            </w:pPr>
            <w:ins w:id="1208" w:author="Huawei1" w:date="2023-10-12T06:34:00Z">
              <w:r>
                <w:t>Permanent redirection.</w:t>
              </w:r>
            </w:ins>
          </w:p>
          <w:p w14:paraId="72C1F132" w14:textId="77777777" w:rsidR="00A755FF" w:rsidRDefault="00A755FF" w:rsidP="0022285B">
            <w:pPr>
              <w:pStyle w:val="TAL"/>
              <w:rPr>
                <w:ins w:id="1209" w:author="Huawei1" w:date="2023-10-12T06:34:00Z"/>
              </w:rPr>
            </w:pPr>
            <w:ins w:id="1210" w:author="Huawei1" w:date="2023-10-12T06:34:00Z">
              <w:r>
                <w:t>(NOTE 2)</w:t>
              </w:r>
            </w:ins>
          </w:p>
        </w:tc>
      </w:tr>
      <w:tr w:rsidR="00A755FF" w14:paraId="6AF8C2C8" w14:textId="77777777" w:rsidTr="0022285B">
        <w:trPr>
          <w:jc w:val="center"/>
          <w:ins w:id="121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B8E3CB" w14:textId="77777777" w:rsidR="00A755FF" w:rsidRDefault="00A755FF" w:rsidP="0022285B">
            <w:pPr>
              <w:pStyle w:val="TAL"/>
              <w:rPr>
                <w:ins w:id="1212" w:author="Huawei1" w:date="2023-10-12T06:34:00Z"/>
              </w:rPr>
            </w:pPr>
            <w:proofErr w:type="spellStart"/>
            <w:ins w:id="1213"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407ACEE" w14:textId="77777777" w:rsidR="00A755FF" w:rsidRDefault="00A755FF" w:rsidP="0022285B">
            <w:pPr>
              <w:pStyle w:val="TAC"/>
              <w:rPr>
                <w:ins w:id="1214" w:author="Huawei1" w:date="2023-10-12T06:34:00Z"/>
              </w:rPr>
            </w:pPr>
            <w:ins w:id="121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581D332" w14:textId="77777777" w:rsidR="00A755FF" w:rsidRDefault="00A755FF" w:rsidP="0022285B">
            <w:pPr>
              <w:pStyle w:val="TAL"/>
              <w:rPr>
                <w:ins w:id="1216" w:author="Huawei1" w:date="2023-10-12T06:34:00Z"/>
              </w:rPr>
            </w:pPr>
            <w:ins w:id="121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08FE97F" w14:textId="77777777" w:rsidR="00A755FF" w:rsidRDefault="00A755FF" w:rsidP="0022285B">
            <w:pPr>
              <w:pStyle w:val="TAL"/>
              <w:rPr>
                <w:ins w:id="1218" w:author="Huawei1" w:date="2023-10-12T06:34:00Z"/>
              </w:rPr>
            </w:pPr>
            <w:ins w:id="1219"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BFDA028" w14:textId="77777777" w:rsidR="00A755FF" w:rsidRDefault="00A755FF" w:rsidP="0022285B">
            <w:pPr>
              <w:pStyle w:val="TAL"/>
              <w:rPr>
                <w:ins w:id="1220" w:author="Huawei1" w:date="2023-10-12T06:34:00Z"/>
              </w:rPr>
            </w:pPr>
            <w:ins w:id="1221" w:author="Huawei1" w:date="2023-10-12T06:34:00Z">
              <w:r>
                <w:t>The "cause" attribute may be used to indicate one of the following application errors:</w:t>
              </w:r>
            </w:ins>
          </w:p>
          <w:p w14:paraId="1BF5CB0B" w14:textId="77777777" w:rsidR="00A755FF" w:rsidRDefault="00A755FF" w:rsidP="0022285B">
            <w:pPr>
              <w:pStyle w:val="TAL"/>
              <w:ind w:firstLineChars="100" w:firstLine="180"/>
              <w:rPr>
                <w:ins w:id="1222" w:author="Huawei1" w:date="2023-10-12T06:34:00Z"/>
              </w:rPr>
            </w:pPr>
            <w:ins w:id="1223" w:author="Huawei1" w:date="2023-10-12T06:34:00Z">
              <w:r>
                <w:t>- PROSE_SERVICE_UNAUTHORIZED</w:t>
              </w:r>
            </w:ins>
          </w:p>
          <w:p w14:paraId="3F7B146D" w14:textId="77777777" w:rsidR="00A755FF" w:rsidRDefault="00A755FF" w:rsidP="0022285B">
            <w:pPr>
              <w:pStyle w:val="TAL"/>
              <w:rPr>
                <w:ins w:id="1224" w:author="Huawei1" w:date="2023-10-12T06:34:00Z"/>
              </w:rPr>
            </w:pPr>
          </w:p>
          <w:p w14:paraId="6FCB729C" w14:textId="77777777" w:rsidR="00A755FF" w:rsidRDefault="00A755FF" w:rsidP="0022285B">
            <w:pPr>
              <w:pStyle w:val="TAL"/>
              <w:rPr>
                <w:ins w:id="1225" w:author="Huawei1" w:date="2023-10-12T06:34:00Z"/>
              </w:rPr>
            </w:pPr>
            <w:ins w:id="1226" w:author="Huawei1" w:date="2023-10-12T06:34:00Z">
              <w:r>
                <w:t>See table</w:t>
              </w:r>
            </w:ins>
            <w:ins w:id="1227" w:author="Huawei1" w:date="2023-10-11T16:55:00Z">
              <w:r w:rsidRPr="00330B48">
                <w:t> </w:t>
              </w:r>
            </w:ins>
            <w:ins w:id="1228" w:author="Huawei1" w:date="2023-10-12T06:34:00Z">
              <w:r>
                <w:t>6.</w:t>
              </w:r>
              <w:r w:rsidRPr="00430DB9">
                <w:rPr>
                  <w:highlight w:val="yellow"/>
                </w:rPr>
                <w:t>y</w:t>
              </w:r>
              <w:r>
                <w:t>.7.3-1 for the description of these errors.</w:t>
              </w:r>
            </w:ins>
          </w:p>
        </w:tc>
      </w:tr>
      <w:tr w:rsidR="00A755FF" w14:paraId="0C75FCB4" w14:textId="77777777" w:rsidTr="0022285B">
        <w:trPr>
          <w:jc w:val="center"/>
          <w:ins w:id="122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4555316" w14:textId="77777777" w:rsidR="00A755FF" w:rsidRDefault="00A755FF" w:rsidP="0022285B">
            <w:pPr>
              <w:pStyle w:val="TAL"/>
              <w:rPr>
                <w:ins w:id="1230" w:author="Huawei1" w:date="2023-10-12T06:34:00Z"/>
              </w:rPr>
            </w:pPr>
            <w:proofErr w:type="spellStart"/>
            <w:ins w:id="1231"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616A81" w14:textId="77777777" w:rsidR="00A755FF" w:rsidRDefault="00A755FF" w:rsidP="0022285B">
            <w:pPr>
              <w:pStyle w:val="TAC"/>
              <w:rPr>
                <w:ins w:id="1232" w:author="Huawei1" w:date="2023-10-12T06:34:00Z"/>
              </w:rPr>
            </w:pPr>
            <w:ins w:id="123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C3FA5D7" w14:textId="77777777" w:rsidR="00A755FF" w:rsidRDefault="00A755FF" w:rsidP="0022285B">
            <w:pPr>
              <w:pStyle w:val="TAL"/>
              <w:rPr>
                <w:ins w:id="1234" w:author="Huawei1" w:date="2023-10-12T06:34:00Z"/>
              </w:rPr>
            </w:pPr>
            <w:ins w:id="123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0C9EDD2" w14:textId="77777777" w:rsidR="00A755FF" w:rsidRDefault="00A755FF" w:rsidP="0022285B">
            <w:pPr>
              <w:pStyle w:val="TAL"/>
              <w:rPr>
                <w:ins w:id="1236" w:author="Huawei1" w:date="2023-10-12T06:34:00Z"/>
                <w:lang w:eastAsia="zh-CN"/>
              </w:rPr>
            </w:pPr>
            <w:ins w:id="1237"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5DB5340E" w14:textId="77777777" w:rsidR="00A755FF" w:rsidRDefault="00A755FF" w:rsidP="0022285B">
            <w:pPr>
              <w:pStyle w:val="TAL"/>
              <w:rPr>
                <w:ins w:id="1238" w:author="Huawei1" w:date="2023-10-12T06:34:00Z"/>
                <w:lang w:eastAsia="en-GB"/>
              </w:rPr>
            </w:pPr>
            <w:ins w:id="1239" w:author="Huawei1" w:date="2023-10-12T06:34:00Z">
              <w:r>
                <w:t>The "cause" attribute may be used to indicate one of the following application errors:</w:t>
              </w:r>
            </w:ins>
          </w:p>
          <w:p w14:paraId="0B9AE1B8" w14:textId="77777777" w:rsidR="00A755FF" w:rsidRDefault="00A755FF" w:rsidP="0022285B">
            <w:pPr>
              <w:pStyle w:val="B1"/>
              <w:rPr>
                <w:ins w:id="1240" w:author="Huawei1" w:date="2023-10-12T06:34:00Z"/>
                <w:rFonts w:ascii="Arial" w:hAnsi="Arial"/>
                <w:sz w:val="18"/>
              </w:rPr>
            </w:pPr>
            <w:ins w:id="1241" w:author="Huawei1" w:date="2023-10-12T06:34:00Z">
              <w:r>
                <w:rPr>
                  <w:rFonts w:ascii="Arial" w:hAnsi="Arial"/>
                  <w:sz w:val="18"/>
                </w:rPr>
                <w:t>-</w:t>
              </w:r>
              <w:r>
                <w:rPr>
                  <w:rFonts w:ascii="Arial" w:hAnsi="Arial"/>
                  <w:sz w:val="18"/>
                </w:rPr>
                <w:tab/>
                <w:t>APPLICATION_NOT_FOUND</w:t>
              </w:r>
            </w:ins>
          </w:p>
          <w:p w14:paraId="4FD20C9C" w14:textId="77777777" w:rsidR="00A755FF" w:rsidRDefault="00A755FF" w:rsidP="0022285B">
            <w:pPr>
              <w:pStyle w:val="TAL"/>
              <w:rPr>
                <w:ins w:id="1242" w:author="Huawei1" w:date="2023-10-12T06:34:00Z"/>
              </w:rPr>
            </w:pPr>
          </w:p>
          <w:p w14:paraId="483AA26D" w14:textId="77777777" w:rsidR="00A755FF" w:rsidRDefault="00A755FF" w:rsidP="0022285B">
            <w:pPr>
              <w:pStyle w:val="TAL"/>
              <w:rPr>
                <w:ins w:id="1243" w:author="Huawei1" w:date="2023-10-12T06:34:00Z"/>
              </w:rPr>
            </w:pPr>
            <w:ins w:id="1244" w:author="Huawei1" w:date="2023-10-12T06:34:00Z">
              <w:r>
                <w:t>See table</w:t>
              </w:r>
            </w:ins>
            <w:ins w:id="1245" w:author="Huawei1" w:date="2023-10-11T16:55:00Z">
              <w:r w:rsidRPr="00330B48">
                <w:t> </w:t>
              </w:r>
            </w:ins>
            <w:ins w:id="1246" w:author="Huawei1" w:date="2023-10-12T06:34:00Z">
              <w:r>
                <w:t>6.</w:t>
              </w:r>
              <w:r w:rsidRPr="00430DB9">
                <w:rPr>
                  <w:highlight w:val="yellow"/>
                </w:rPr>
                <w:t>y</w:t>
              </w:r>
              <w:r>
                <w:t>.7.3-1 for the description of these errors.</w:t>
              </w:r>
            </w:ins>
          </w:p>
        </w:tc>
      </w:tr>
      <w:tr w:rsidR="00A755FF" w14:paraId="227DA852" w14:textId="77777777" w:rsidTr="0022285B">
        <w:trPr>
          <w:jc w:val="center"/>
          <w:ins w:id="1247"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256C3559" w14:textId="77777777" w:rsidR="00A755FF" w:rsidRDefault="00A755FF" w:rsidP="0022285B">
            <w:pPr>
              <w:pStyle w:val="TAN"/>
              <w:rPr>
                <w:ins w:id="1248" w:author="Huawei1" w:date="2023-10-12T06:34:00Z"/>
                <w:lang w:eastAsia="zh-CN"/>
              </w:rPr>
            </w:pPr>
            <w:ins w:id="1249"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3475466" w14:textId="77777777" w:rsidR="00A755FF" w:rsidRDefault="00A755FF" w:rsidP="0022285B">
            <w:pPr>
              <w:pStyle w:val="TAN"/>
              <w:rPr>
                <w:ins w:id="1250" w:author="Huawei1" w:date="2023-10-12T06:34:00Z"/>
                <w:lang w:eastAsia="zh-CN"/>
              </w:rPr>
            </w:pPr>
            <w:ins w:id="1251"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49AF0E68" w14:textId="77777777" w:rsidR="00A755FF" w:rsidRDefault="00A755FF" w:rsidP="00A755FF">
      <w:pPr>
        <w:rPr>
          <w:ins w:id="1252" w:author="Huawei1" w:date="2023-10-12T06:34:00Z"/>
          <w:rFonts w:eastAsia="Times New Roman"/>
        </w:rPr>
      </w:pPr>
    </w:p>
    <w:p w14:paraId="5BC88399" w14:textId="77777777" w:rsidR="00A755FF" w:rsidRDefault="00A755FF" w:rsidP="00A755FF">
      <w:pPr>
        <w:pStyle w:val="TH"/>
        <w:rPr>
          <w:ins w:id="1253" w:author="Huawei1" w:date="2023-10-12T06:34:00Z"/>
          <w:rFonts w:cs="Arial"/>
        </w:rPr>
      </w:pPr>
      <w:ins w:id="1254" w:author="Huawei1" w:date="2023-10-12T06:34:00Z">
        <w:r>
          <w:t>Table</w:t>
        </w:r>
      </w:ins>
      <w:ins w:id="1255" w:author="Huawei1" w:date="2023-10-11T16:55:00Z">
        <w:r w:rsidRPr="00330B48">
          <w:t> </w:t>
        </w:r>
      </w:ins>
      <w:ins w:id="1256"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A755FF" w14:paraId="336400AE" w14:textId="77777777" w:rsidTr="0022285B">
        <w:trPr>
          <w:jc w:val="center"/>
          <w:ins w:id="1257"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66D59ED" w14:textId="77777777" w:rsidR="00A755FF" w:rsidRDefault="00A755FF" w:rsidP="0022285B">
            <w:pPr>
              <w:pStyle w:val="TAH"/>
              <w:rPr>
                <w:ins w:id="1258" w:author="Huawei1" w:date="2023-10-12T06:34:00Z"/>
              </w:rPr>
            </w:pPr>
            <w:ins w:id="1259"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C1FAEAB" w14:textId="77777777" w:rsidR="00A755FF" w:rsidRDefault="00A755FF" w:rsidP="0022285B">
            <w:pPr>
              <w:pStyle w:val="TAH"/>
              <w:rPr>
                <w:ins w:id="1260" w:author="Huawei1" w:date="2023-10-12T06:34:00Z"/>
              </w:rPr>
            </w:pPr>
            <w:ins w:id="1261"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067C9A3C" w14:textId="77777777" w:rsidR="00A755FF" w:rsidRDefault="00A755FF" w:rsidP="0022285B">
            <w:pPr>
              <w:pStyle w:val="TAH"/>
              <w:rPr>
                <w:ins w:id="1262" w:author="Huawei1" w:date="2023-10-12T06:34:00Z"/>
              </w:rPr>
            </w:pPr>
            <w:ins w:id="1263"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535A78A" w14:textId="77777777" w:rsidR="00A755FF" w:rsidRDefault="00A755FF" w:rsidP="0022285B">
            <w:pPr>
              <w:pStyle w:val="TAH"/>
              <w:rPr>
                <w:ins w:id="1264" w:author="Huawei1" w:date="2023-10-12T06:34:00Z"/>
              </w:rPr>
            </w:pPr>
            <w:ins w:id="1265"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695EBB" w14:textId="77777777" w:rsidR="00A755FF" w:rsidRDefault="00A755FF" w:rsidP="0022285B">
            <w:pPr>
              <w:pStyle w:val="TAH"/>
              <w:rPr>
                <w:ins w:id="1266" w:author="Huawei1" w:date="2023-10-12T06:34:00Z"/>
              </w:rPr>
            </w:pPr>
            <w:ins w:id="1267" w:author="Huawei1" w:date="2023-10-12T06:34:00Z">
              <w:r>
                <w:t>Description</w:t>
              </w:r>
            </w:ins>
          </w:p>
        </w:tc>
      </w:tr>
      <w:tr w:rsidR="00A755FF" w14:paraId="0BA36E15" w14:textId="77777777" w:rsidTr="0022285B">
        <w:trPr>
          <w:jc w:val="center"/>
          <w:ins w:id="1268"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1E7AD766" w14:textId="77777777" w:rsidR="00A755FF" w:rsidRDefault="00A755FF" w:rsidP="0022285B">
            <w:pPr>
              <w:pStyle w:val="TAL"/>
              <w:rPr>
                <w:ins w:id="1269" w:author="Huawei1" w:date="2023-10-12T06:34:00Z"/>
              </w:rPr>
            </w:pPr>
            <w:ins w:id="1270"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69A622C4" w14:textId="77777777" w:rsidR="00A755FF" w:rsidRDefault="00A755FF" w:rsidP="0022285B">
            <w:pPr>
              <w:pStyle w:val="TAL"/>
              <w:rPr>
                <w:ins w:id="1271" w:author="Huawei1" w:date="2023-10-12T06:34:00Z"/>
              </w:rPr>
            </w:pPr>
            <w:ins w:id="1272"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2590BAAE" w14:textId="77777777" w:rsidR="00A755FF" w:rsidRDefault="00A755FF" w:rsidP="0022285B">
            <w:pPr>
              <w:pStyle w:val="TAC"/>
              <w:rPr>
                <w:ins w:id="1273" w:author="Huawei1" w:date="2023-10-12T06:34:00Z"/>
              </w:rPr>
            </w:pPr>
            <w:ins w:id="1274"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3C567A41" w14:textId="77777777" w:rsidR="00A755FF" w:rsidRDefault="00A755FF" w:rsidP="0022285B">
            <w:pPr>
              <w:pStyle w:val="TAL"/>
              <w:rPr>
                <w:ins w:id="1275" w:author="Huawei1" w:date="2023-10-12T06:34:00Z"/>
              </w:rPr>
            </w:pPr>
            <w:ins w:id="1276"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C9CEFAC" w14:textId="77777777" w:rsidR="00A755FF" w:rsidRPr="00C742A1" w:rsidRDefault="00A755FF" w:rsidP="0022285B">
            <w:pPr>
              <w:pStyle w:val="TAL"/>
              <w:rPr>
                <w:ins w:id="1277" w:author="Huawei1" w:date="2023-10-12T06:34:00Z"/>
              </w:rPr>
            </w:pPr>
            <w:ins w:id="1278" w:author="Huawei1" w:date="2023-10-12T06:34:00Z">
              <w:r>
                <w:t xml:space="preserve">Contains the URI of the newly created resource, according to the structure: </w:t>
              </w:r>
              <w:r w:rsidRPr="008D116A">
                <w:t>{apiRoot}/npkmf-disc/&lt;apiVersion&gt;/{ueId}/discovery-key/{userInfoId}</w:t>
              </w:r>
            </w:ins>
          </w:p>
        </w:tc>
      </w:tr>
    </w:tbl>
    <w:p w14:paraId="17C2D1E1" w14:textId="77777777" w:rsidR="00A755FF" w:rsidRDefault="00A755FF" w:rsidP="00A755FF">
      <w:pPr>
        <w:rPr>
          <w:ins w:id="1279" w:author="Huawei1" w:date="2023-10-12T06:34:00Z"/>
          <w:rFonts w:eastAsia="Times New Roman"/>
        </w:rPr>
      </w:pPr>
    </w:p>
    <w:p w14:paraId="27FA6BB2" w14:textId="77777777" w:rsidR="00A755FF" w:rsidRDefault="00A755FF" w:rsidP="00A755FF">
      <w:pPr>
        <w:pStyle w:val="TH"/>
        <w:rPr>
          <w:ins w:id="1280" w:author="Huawei1" w:date="2023-10-12T06:34:00Z"/>
          <w:rFonts w:cs="Arial"/>
        </w:rPr>
      </w:pPr>
      <w:ins w:id="1281" w:author="Huawei1" w:date="2023-10-12T06:34:00Z">
        <w:r>
          <w:t>Table</w:t>
        </w:r>
      </w:ins>
      <w:ins w:id="1282" w:author="Huawei1" w:date="2023-10-11T16:55:00Z">
        <w:r w:rsidRPr="00330B48">
          <w:t> </w:t>
        </w:r>
      </w:ins>
      <w:ins w:id="1283"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24987DC8" w14:textId="77777777" w:rsidTr="0022285B">
        <w:trPr>
          <w:jc w:val="center"/>
          <w:ins w:id="128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026607" w14:textId="77777777" w:rsidR="00A755FF" w:rsidRDefault="00A755FF" w:rsidP="0022285B">
            <w:pPr>
              <w:pStyle w:val="TAH"/>
              <w:rPr>
                <w:ins w:id="1285" w:author="Huawei1" w:date="2023-10-12T06:34:00Z"/>
              </w:rPr>
            </w:pPr>
            <w:ins w:id="1286"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10F6A1" w14:textId="77777777" w:rsidR="00A755FF" w:rsidRDefault="00A755FF" w:rsidP="0022285B">
            <w:pPr>
              <w:pStyle w:val="TAH"/>
              <w:rPr>
                <w:ins w:id="1287" w:author="Huawei1" w:date="2023-10-12T06:34:00Z"/>
              </w:rPr>
            </w:pPr>
            <w:ins w:id="1288"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D26165" w14:textId="77777777" w:rsidR="00A755FF" w:rsidRDefault="00A755FF" w:rsidP="0022285B">
            <w:pPr>
              <w:pStyle w:val="TAH"/>
              <w:rPr>
                <w:ins w:id="1289" w:author="Huawei1" w:date="2023-10-12T06:34:00Z"/>
              </w:rPr>
            </w:pPr>
            <w:ins w:id="1290"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EF308B" w14:textId="77777777" w:rsidR="00A755FF" w:rsidRDefault="00A755FF" w:rsidP="0022285B">
            <w:pPr>
              <w:pStyle w:val="TAH"/>
              <w:rPr>
                <w:ins w:id="1291" w:author="Huawei1" w:date="2023-10-12T06:34:00Z"/>
              </w:rPr>
            </w:pPr>
            <w:ins w:id="1292"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5F799" w14:textId="77777777" w:rsidR="00A755FF" w:rsidRDefault="00A755FF" w:rsidP="0022285B">
            <w:pPr>
              <w:pStyle w:val="TAH"/>
              <w:rPr>
                <w:ins w:id="1293" w:author="Huawei1" w:date="2023-10-12T06:34:00Z"/>
              </w:rPr>
            </w:pPr>
            <w:ins w:id="1294" w:author="Huawei1" w:date="2023-10-12T06:34:00Z">
              <w:r>
                <w:t>Description</w:t>
              </w:r>
            </w:ins>
          </w:p>
        </w:tc>
      </w:tr>
      <w:tr w:rsidR="00A755FF" w14:paraId="58C8C273" w14:textId="77777777" w:rsidTr="0022285B">
        <w:trPr>
          <w:jc w:val="center"/>
          <w:ins w:id="1295"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91E19EE" w14:textId="77777777" w:rsidR="00A755FF" w:rsidRDefault="00A755FF" w:rsidP="0022285B">
            <w:pPr>
              <w:pStyle w:val="TAL"/>
              <w:rPr>
                <w:ins w:id="1296" w:author="Huawei1" w:date="2023-10-12T06:34:00Z"/>
              </w:rPr>
            </w:pPr>
            <w:ins w:id="1297"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2D582BF" w14:textId="77777777" w:rsidR="00A755FF" w:rsidRDefault="00A755FF" w:rsidP="0022285B">
            <w:pPr>
              <w:pStyle w:val="TAL"/>
              <w:rPr>
                <w:ins w:id="1298" w:author="Huawei1" w:date="2023-10-12T06:34:00Z"/>
              </w:rPr>
            </w:pPr>
            <w:ins w:id="1299"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405B793" w14:textId="77777777" w:rsidR="00A755FF" w:rsidRDefault="00A755FF" w:rsidP="0022285B">
            <w:pPr>
              <w:pStyle w:val="TAC"/>
              <w:rPr>
                <w:ins w:id="1300" w:author="Huawei1" w:date="2023-10-12T06:34:00Z"/>
              </w:rPr>
            </w:pPr>
            <w:ins w:id="1301"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A60423D" w14:textId="77777777" w:rsidR="00A755FF" w:rsidRDefault="00A755FF" w:rsidP="0022285B">
            <w:pPr>
              <w:pStyle w:val="TAL"/>
              <w:rPr>
                <w:ins w:id="1302" w:author="Huawei1" w:date="2023-10-12T06:34:00Z"/>
              </w:rPr>
            </w:pPr>
            <w:ins w:id="1303"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DA1512" w14:textId="77777777" w:rsidR="00A755FF" w:rsidRDefault="00A755FF" w:rsidP="0022285B">
            <w:pPr>
              <w:pStyle w:val="TAL"/>
              <w:rPr>
                <w:ins w:id="1304" w:author="Huawei1" w:date="2023-10-12T06:34:00Z"/>
              </w:rPr>
            </w:pPr>
            <w:ins w:id="1305" w:author="Huawei1" w:date="2023-10-12T06:34:00Z">
              <w:r>
                <w:t>An alternative URI of the resource located on an alternative service instance within the same 5G PKMF or 5G PKMF (service) set.</w:t>
              </w:r>
            </w:ins>
          </w:p>
          <w:p w14:paraId="7E67377D" w14:textId="77777777" w:rsidR="00A755FF" w:rsidRDefault="00A755FF" w:rsidP="0022285B">
            <w:pPr>
              <w:pStyle w:val="TAL"/>
              <w:rPr>
                <w:ins w:id="1306" w:author="Huawei1" w:date="2023-10-12T06:34:00Z"/>
              </w:rPr>
            </w:pPr>
            <w:ins w:id="1307" w:author="Huawei1" w:date="2023-10-12T06:34:00Z">
              <w:r>
                <w:t>For the case, when a request is redirected to the same target resource via a different SCP, see clause 6.10.9.1 in 3GPP TS 29.500 [</w:t>
              </w:r>
            </w:ins>
            <w:ins w:id="1308" w:author="Xiaomi" w:date="2023-11-03T11:37:00Z">
              <w:r>
                <w:t>5</w:t>
              </w:r>
            </w:ins>
            <w:ins w:id="1309" w:author="Huawei1" w:date="2023-10-12T06:34:00Z">
              <w:r>
                <w:t>].</w:t>
              </w:r>
            </w:ins>
          </w:p>
        </w:tc>
      </w:tr>
      <w:tr w:rsidR="00A755FF" w14:paraId="269248E4" w14:textId="77777777" w:rsidTr="0022285B">
        <w:trPr>
          <w:jc w:val="center"/>
          <w:ins w:id="131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8D8A25A" w14:textId="77777777" w:rsidR="00A755FF" w:rsidRDefault="00A755FF" w:rsidP="0022285B">
            <w:pPr>
              <w:pStyle w:val="TAL"/>
              <w:rPr>
                <w:ins w:id="1311" w:author="Huawei1" w:date="2023-10-12T06:34:00Z"/>
              </w:rPr>
            </w:pPr>
            <w:ins w:id="1312"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9D911BE" w14:textId="77777777" w:rsidR="00A755FF" w:rsidRDefault="00A755FF" w:rsidP="0022285B">
            <w:pPr>
              <w:pStyle w:val="TAL"/>
              <w:rPr>
                <w:ins w:id="1313" w:author="Huawei1" w:date="2023-10-12T06:34:00Z"/>
              </w:rPr>
            </w:pPr>
            <w:ins w:id="1314"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78A5E98" w14:textId="77777777" w:rsidR="00A755FF" w:rsidRDefault="00A755FF" w:rsidP="0022285B">
            <w:pPr>
              <w:pStyle w:val="TAC"/>
              <w:rPr>
                <w:ins w:id="1315" w:author="Huawei1" w:date="2023-10-12T06:34:00Z"/>
              </w:rPr>
            </w:pPr>
            <w:ins w:id="1316"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25BCC60" w14:textId="77777777" w:rsidR="00A755FF" w:rsidRDefault="00A755FF" w:rsidP="0022285B">
            <w:pPr>
              <w:pStyle w:val="TAL"/>
              <w:rPr>
                <w:ins w:id="1317" w:author="Huawei1" w:date="2023-10-12T06:34:00Z"/>
              </w:rPr>
            </w:pPr>
            <w:ins w:id="1318"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BC72F1" w14:textId="77777777" w:rsidR="00A755FF" w:rsidRDefault="00A755FF" w:rsidP="0022285B">
            <w:pPr>
              <w:pStyle w:val="TAL"/>
              <w:rPr>
                <w:ins w:id="1319" w:author="Huawei1" w:date="2023-10-12T06:34:00Z"/>
              </w:rPr>
            </w:pPr>
            <w:ins w:id="1320" w:author="Huawei1" w:date="2023-10-12T06:34:00Z">
              <w:r>
                <w:t>Identifier of the target 5G PKMF (service) instance ID towards which the request is redirected</w:t>
              </w:r>
            </w:ins>
          </w:p>
        </w:tc>
      </w:tr>
    </w:tbl>
    <w:p w14:paraId="5503154A" w14:textId="77777777" w:rsidR="00A755FF" w:rsidRPr="00C742A1" w:rsidRDefault="00A755FF" w:rsidP="00A755FF">
      <w:pPr>
        <w:rPr>
          <w:ins w:id="1321" w:author="Huawei1" w:date="2023-10-12T06:34:00Z"/>
          <w:rFonts w:eastAsia="Times New Roman"/>
          <w:lang w:val="en-US"/>
        </w:rPr>
      </w:pPr>
    </w:p>
    <w:p w14:paraId="72549624" w14:textId="77777777" w:rsidR="00A755FF" w:rsidRDefault="00A755FF" w:rsidP="00A755FF">
      <w:pPr>
        <w:pStyle w:val="TH"/>
        <w:rPr>
          <w:ins w:id="1322" w:author="Huawei1" w:date="2023-10-12T06:34:00Z"/>
          <w:rFonts w:cs="Arial"/>
        </w:rPr>
      </w:pPr>
      <w:ins w:id="1323" w:author="Huawei1" w:date="2023-10-12T06:34:00Z">
        <w:r>
          <w:lastRenderedPageBreak/>
          <w:t>Table</w:t>
        </w:r>
      </w:ins>
      <w:ins w:id="1324" w:author="Huawei1" w:date="2023-10-11T16:55:00Z">
        <w:r w:rsidRPr="00330B48">
          <w:t> </w:t>
        </w:r>
      </w:ins>
      <w:ins w:id="1325"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55FF" w14:paraId="1201B3CC" w14:textId="77777777" w:rsidTr="0022285B">
        <w:trPr>
          <w:jc w:val="center"/>
          <w:ins w:id="132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0D040" w14:textId="77777777" w:rsidR="00A755FF" w:rsidRDefault="00A755FF" w:rsidP="0022285B">
            <w:pPr>
              <w:pStyle w:val="TAH"/>
              <w:rPr>
                <w:ins w:id="1327" w:author="Huawei1" w:date="2023-10-12T06:34:00Z"/>
              </w:rPr>
            </w:pPr>
            <w:ins w:id="132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11F3C0" w14:textId="77777777" w:rsidR="00A755FF" w:rsidRDefault="00A755FF" w:rsidP="0022285B">
            <w:pPr>
              <w:pStyle w:val="TAH"/>
              <w:rPr>
                <w:ins w:id="1329" w:author="Huawei1" w:date="2023-10-12T06:34:00Z"/>
              </w:rPr>
            </w:pPr>
            <w:ins w:id="133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C0F80C" w14:textId="77777777" w:rsidR="00A755FF" w:rsidRDefault="00A755FF" w:rsidP="0022285B">
            <w:pPr>
              <w:pStyle w:val="TAH"/>
              <w:rPr>
                <w:ins w:id="1331" w:author="Huawei1" w:date="2023-10-12T06:34:00Z"/>
              </w:rPr>
            </w:pPr>
            <w:ins w:id="133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F8C265" w14:textId="77777777" w:rsidR="00A755FF" w:rsidRDefault="00A755FF" w:rsidP="0022285B">
            <w:pPr>
              <w:pStyle w:val="TAH"/>
              <w:rPr>
                <w:ins w:id="1333" w:author="Huawei1" w:date="2023-10-12T06:34:00Z"/>
              </w:rPr>
            </w:pPr>
            <w:ins w:id="133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674F6" w14:textId="77777777" w:rsidR="00A755FF" w:rsidRDefault="00A755FF" w:rsidP="0022285B">
            <w:pPr>
              <w:pStyle w:val="TAH"/>
              <w:rPr>
                <w:ins w:id="1335" w:author="Huawei1" w:date="2023-10-12T06:34:00Z"/>
              </w:rPr>
            </w:pPr>
            <w:ins w:id="1336" w:author="Huawei1" w:date="2023-10-12T06:34:00Z">
              <w:r>
                <w:t>Description</w:t>
              </w:r>
            </w:ins>
          </w:p>
        </w:tc>
      </w:tr>
      <w:tr w:rsidR="00A755FF" w14:paraId="44073634" w14:textId="77777777" w:rsidTr="0022285B">
        <w:trPr>
          <w:jc w:val="center"/>
          <w:ins w:id="133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665B55F3" w14:textId="77777777" w:rsidR="00A755FF" w:rsidRDefault="00A755FF" w:rsidP="0022285B">
            <w:pPr>
              <w:pStyle w:val="TAL"/>
              <w:rPr>
                <w:ins w:id="1338" w:author="Huawei1" w:date="2023-10-12T06:34:00Z"/>
              </w:rPr>
            </w:pPr>
            <w:ins w:id="133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8FD37FF" w14:textId="77777777" w:rsidR="00A755FF" w:rsidRDefault="00A755FF" w:rsidP="0022285B">
            <w:pPr>
              <w:pStyle w:val="TAL"/>
              <w:rPr>
                <w:ins w:id="1340" w:author="Huawei1" w:date="2023-10-12T06:34:00Z"/>
              </w:rPr>
            </w:pPr>
            <w:ins w:id="134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055A20FC" w14:textId="77777777" w:rsidR="00A755FF" w:rsidRDefault="00A755FF" w:rsidP="0022285B">
            <w:pPr>
              <w:pStyle w:val="TAC"/>
              <w:rPr>
                <w:ins w:id="1342" w:author="Huawei1" w:date="2023-10-12T06:34:00Z"/>
              </w:rPr>
            </w:pPr>
            <w:ins w:id="134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6DB013E0" w14:textId="77777777" w:rsidR="00A755FF" w:rsidRDefault="00A755FF" w:rsidP="0022285B">
            <w:pPr>
              <w:pStyle w:val="TAL"/>
              <w:rPr>
                <w:ins w:id="1344" w:author="Huawei1" w:date="2023-10-12T06:34:00Z"/>
              </w:rPr>
            </w:pPr>
            <w:ins w:id="134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F75849" w14:textId="77777777" w:rsidR="00A755FF" w:rsidRDefault="00A755FF" w:rsidP="0022285B">
            <w:pPr>
              <w:pStyle w:val="TAL"/>
              <w:rPr>
                <w:ins w:id="1346" w:author="Huawei1" w:date="2023-10-12T06:34:00Z"/>
              </w:rPr>
            </w:pPr>
            <w:ins w:id="1347" w:author="Huawei1" w:date="2023-10-12T06:34:00Z">
              <w:r>
                <w:t>An alternative URI of the resource located on an alternative service instance within the same 5G PKMF or 5G PKMF (service) set.</w:t>
              </w:r>
            </w:ins>
          </w:p>
          <w:p w14:paraId="2A02AF2E" w14:textId="77777777" w:rsidR="00A755FF" w:rsidRDefault="00A755FF" w:rsidP="0022285B">
            <w:pPr>
              <w:pStyle w:val="TAL"/>
              <w:rPr>
                <w:ins w:id="1348" w:author="Huawei1" w:date="2023-10-12T06:34:00Z"/>
              </w:rPr>
            </w:pPr>
            <w:ins w:id="1349" w:author="Huawei1" w:date="2023-10-12T06:34:00Z">
              <w:r>
                <w:t>For the case, when a request is redirected to the same target resource via a different SCP, see clause 6.10.9.1 in 3GPP TS 29.500 [</w:t>
              </w:r>
            </w:ins>
            <w:ins w:id="1350" w:author="Xiaomi" w:date="2023-11-03T11:37:00Z">
              <w:r>
                <w:t>5</w:t>
              </w:r>
            </w:ins>
            <w:ins w:id="1351" w:author="Huawei1" w:date="2023-10-12T06:34:00Z">
              <w:r>
                <w:t>].</w:t>
              </w:r>
            </w:ins>
          </w:p>
        </w:tc>
      </w:tr>
      <w:tr w:rsidR="00A755FF" w14:paraId="0077A21B" w14:textId="77777777" w:rsidTr="0022285B">
        <w:trPr>
          <w:jc w:val="center"/>
          <w:ins w:id="135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3B72F19" w14:textId="77777777" w:rsidR="00A755FF" w:rsidRDefault="00A755FF" w:rsidP="0022285B">
            <w:pPr>
              <w:pStyle w:val="TAL"/>
              <w:rPr>
                <w:ins w:id="1353" w:author="Huawei1" w:date="2023-10-12T06:34:00Z"/>
              </w:rPr>
            </w:pPr>
            <w:ins w:id="1354"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596B37E" w14:textId="77777777" w:rsidR="00A755FF" w:rsidRDefault="00A755FF" w:rsidP="0022285B">
            <w:pPr>
              <w:pStyle w:val="TAL"/>
              <w:rPr>
                <w:ins w:id="1355" w:author="Huawei1" w:date="2023-10-12T06:34:00Z"/>
              </w:rPr>
            </w:pPr>
            <w:ins w:id="1356"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170A159" w14:textId="77777777" w:rsidR="00A755FF" w:rsidRDefault="00A755FF" w:rsidP="0022285B">
            <w:pPr>
              <w:pStyle w:val="TAC"/>
              <w:rPr>
                <w:ins w:id="1357" w:author="Huawei1" w:date="2023-10-12T06:34:00Z"/>
              </w:rPr>
            </w:pPr>
            <w:ins w:id="1358"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8EA8C20" w14:textId="77777777" w:rsidR="00A755FF" w:rsidRDefault="00A755FF" w:rsidP="0022285B">
            <w:pPr>
              <w:pStyle w:val="TAL"/>
              <w:rPr>
                <w:ins w:id="1359" w:author="Huawei1" w:date="2023-10-12T06:34:00Z"/>
              </w:rPr>
            </w:pPr>
            <w:ins w:id="1360"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0E9BB1" w14:textId="77777777" w:rsidR="00A755FF" w:rsidRDefault="00A755FF" w:rsidP="0022285B">
            <w:pPr>
              <w:pStyle w:val="TAL"/>
              <w:rPr>
                <w:ins w:id="1361" w:author="Huawei1" w:date="2023-10-12T06:34:00Z"/>
              </w:rPr>
            </w:pPr>
            <w:ins w:id="1362" w:author="Huawei1" w:date="2023-10-12T06:34:00Z">
              <w:r>
                <w:t>Identifier of the target 5G PKMF (service) instance ID towards which the request is redirected</w:t>
              </w:r>
            </w:ins>
          </w:p>
        </w:tc>
      </w:tr>
    </w:tbl>
    <w:p w14:paraId="0892A042" w14:textId="77777777" w:rsidR="00A755FF" w:rsidRPr="008D116A" w:rsidRDefault="00A755FF" w:rsidP="00A755FF">
      <w:pPr>
        <w:rPr>
          <w:ins w:id="1363" w:author="Huawei1" w:date="2023-10-12T06:34:00Z"/>
          <w:lang w:val="en-US" w:eastAsia="zh-CN"/>
        </w:rPr>
      </w:pPr>
    </w:p>
    <w:p w14:paraId="7C1AAB29" w14:textId="77777777" w:rsidR="00A755FF" w:rsidRDefault="00A755FF" w:rsidP="00A755FF">
      <w:pPr>
        <w:pStyle w:val="3"/>
        <w:rPr>
          <w:ins w:id="1364" w:author="Huawei" w:date="2023-09-28T10:47:00Z"/>
          <w:lang w:eastAsia="zh-CN"/>
        </w:rPr>
      </w:pPr>
      <w:bookmarkStart w:id="1365" w:name="_Toc145953067"/>
      <w:bookmarkStart w:id="1366" w:name="_Toc122090714"/>
      <w:bookmarkStart w:id="1367" w:name="_Toc98142578"/>
      <w:bookmarkStart w:id="1368" w:name="_Toc35971413"/>
      <w:bookmarkStart w:id="1369" w:name="_Toc510696622"/>
      <w:bookmarkEnd w:id="381"/>
      <w:bookmarkEnd w:id="382"/>
      <w:bookmarkEnd w:id="383"/>
      <w:bookmarkEnd w:id="384"/>
      <w:bookmarkEnd w:id="385"/>
      <w:ins w:id="1370" w:author="Huawei" w:date="2023-09-28T14:19:00Z">
        <w:r>
          <w:t>6.</w:t>
        </w:r>
        <w:r w:rsidRPr="00430DB9">
          <w:rPr>
            <w:highlight w:val="yellow"/>
          </w:rPr>
          <w:t>y</w:t>
        </w:r>
      </w:ins>
      <w:ins w:id="1371" w:author="Huawei" w:date="2023-09-28T10:47:00Z">
        <w:r>
          <w:t>.4</w:t>
        </w:r>
        <w:r>
          <w:tab/>
          <w:t>Custom Operations without associated resources</w:t>
        </w:r>
        <w:bookmarkEnd w:id="1365"/>
        <w:bookmarkEnd w:id="1366"/>
        <w:bookmarkEnd w:id="1367"/>
        <w:bookmarkEnd w:id="1368"/>
        <w:bookmarkEnd w:id="1369"/>
      </w:ins>
    </w:p>
    <w:p w14:paraId="26254F86" w14:textId="77777777" w:rsidR="00A755FF" w:rsidRDefault="00A755FF" w:rsidP="00A755FF">
      <w:pPr>
        <w:rPr>
          <w:ins w:id="1372" w:author="Huawei" w:date="2023-09-28T10:47:00Z"/>
          <w:lang w:eastAsia="en-US"/>
        </w:rPr>
      </w:pPr>
      <w:ins w:id="1373" w:author="Huawei" w:date="2023-09-28T10:47:00Z">
        <w:r>
          <w:t xml:space="preserve">There is no custom operation without associated resources supported in </w:t>
        </w:r>
      </w:ins>
      <w:proofErr w:type="spellStart"/>
      <w:ins w:id="1374" w:author="Huawei" w:date="2023-09-28T14:20:00Z">
        <w:r>
          <w:t>Npkmf_Discovery</w:t>
        </w:r>
      </w:ins>
      <w:proofErr w:type="spellEnd"/>
      <w:ins w:id="1375" w:author="Huawei" w:date="2023-09-28T10:47:00Z">
        <w:r>
          <w:t xml:space="preserve"> Service.</w:t>
        </w:r>
      </w:ins>
    </w:p>
    <w:p w14:paraId="0068A113" w14:textId="77777777" w:rsidR="00A755FF" w:rsidRDefault="00A755FF" w:rsidP="00A755FF">
      <w:pPr>
        <w:pStyle w:val="3"/>
        <w:rPr>
          <w:ins w:id="1376" w:author="Huawei" w:date="2023-09-28T10:47:00Z"/>
          <w:lang w:eastAsia="zh-CN"/>
        </w:rPr>
      </w:pPr>
      <w:bookmarkStart w:id="1377" w:name="_Toc145953068"/>
      <w:bookmarkStart w:id="1378" w:name="_Toc122090715"/>
      <w:bookmarkStart w:id="1379" w:name="_Toc98142584"/>
      <w:bookmarkStart w:id="1380" w:name="_Toc35971419"/>
      <w:bookmarkStart w:id="1381" w:name="_Toc510696628"/>
      <w:ins w:id="1382" w:author="Huawei" w:date="2023-09-28T14:19:00Z">
        <w:r>
          <w:t>6.</w:t>
        </w:r>
        <w:r w:rsidRPr="00430DB9">
          <w:rPr>
            <w:highlight w:val="yellow"/>
          </w:rPr>
          <w:t>y</w:t>
        </w:r>
      </w:ins>
      <w:ins w:id="1383" w:author="Huawei" w:date="2023-09-28T10:47:00Z">
        <w:r>
          <w:t>.5</w:t>
        </w:r>
        <w:r>
          <w:tab/>
          <w:t>Notifications</w:t>
        </w:r>
        <w:bookmarkEnd w:id="1377"/>
        <w:bookmarkEnd w:id="1378"/>
        <w:bookmarkEnd w:id="1379"/>
        <w:bookmarkEnd w:id="1380"/>
        <w:bookmarkEnd w:id="1381"/>
      </w:ins>
    </w:p>
    <w:p w14:paraId="48F7FDC4" w14:textId="77777777" w:rsidR="00A755FF" w:rsidRDefault="00A755FF" w:rsidP="00A755FF">
      <w:pPr>
        <w:rPr>
          <w:ins w:id="1384" w:author="Huawei" w:date="2023-09-28T10:47:00Z"/>
          <w:lang w:eastAsia="zh-CN"/>
        </w:rPr>
      </w:pPr>
      <w:ins w:id="1385" w:author="Huawei" w:date="2023-09-28T10:47:00Z">
        <w:r>
          <w:t xml:space="preserve">There is no notification defined for </w:t>
        </w:r>
      </w:ins>
      <w:proofErr w:type="spellStart"/>
      <w:ins w:id="1386" w:author="Huawei" w:date="2023-09-28T14:20:00Z">
        <w:r>
          <w:t>Npkmf_Discovery</w:t>
        </w:r>
      </w:ins>
      <w:proofErr w:type="spellEnd"/>
      <w:ins w:id="1387" w:author="Huawei" w:date="2023-09-28T10:47:00Z">
        <w:r>
          <w:t xml:space="preserve"> service.</w:t>
        </w:r>
        <w:bookmarkStart w:id="1388" w:name="_Toc98142591"/>
        <w:bookmarkStart w:id="1389" w:name="_Toc35971427"/>
        <w:bookmarkStart w:id="1390" w:name="_Toc510696632"/>
      </w:ins>
    </w:p>
    <w:p w14:paraId="6CCF13F4" w14:textId="77777777" w:rsidR="00A755FF" w:rsidRDefault="00A755FF" w:rsidP="00A755FF">
      <w:pPr>
        <w:pStyle w:val="3"/>
        <w:rPr>
          <w:ins w:id="1391" w:author="Huawei" w:date="2023-09-28T10:47:00Z"/>
        </w:rPr>
      </w:pPr>
      <w:bookmarkStart w:id="1392" w:name="_Toc145953069"/>
      <w:bookmarkStart w:id="1393" w:name="_Toc122090716"/>
      <w:ins w:id="1394" w:author="Huawei" w:date="2023-09-28T14:19:00Z">
        <w:r>
          <w:t>6.</w:t>
        </w:r>
        <w:r w:rsidRPr="00430DB9">
          <w:rPr>
            <w:highlight w:val="yellow"/>
          </w:rPr>
          <w:t>y</w:t>
        </w:r>
      </w:ins>
      <w:ins w:id="1395" w:author="Huawei" w:date="2023-09-28T10:47:00Z">
        <w:r>
          <w:t>.6</w:t>
        </w:r>
        <w:r>
          <w:tab/>
          <w:t>Data Model</w:t>
        </w:r>
        <w:bookmarkEnd w:id="1388"/>
        <w:bookmarkEnd w:id="1389"/>
        <w:bookmarkEnd w:id="1390"/>
        <w:bookmarkEnd w:id="1392"/>
        <w:bookmarkEnd w:id="1393"/>
      </w:ins>
    </w:p>
    <w:p w14:paraId="5F3D785E" w14:textId="77777777" w:rsidR="00A755FF" w:rsidRDefault="00A755FF" w:rsidP="00A755FF">
      <w:pPr>
        <w:pStyle w:val="4"/>
        <w:rPr>
          <w:ins w:id="1396" w:author="Huawei" w:date="2023-09-28T10:47:00Z"/>
        </w:rPr>
      </w:pPr>
      <w:bookmarkStart w:id="1397" w:name="_Toc145953070"/>
      <w:bookmarkStart w:id="1398" w:name="_Toc122090717"/>
      <w:bookmarkStart w:id="1399" w:name="_Toc98142592"/>
      <w:bookmarkStart w:id="1400" w:name="_Toc35971428"/>
      <w:bookmarkStart w:id="1401" w:name="_Toc510696633"/>
      <w:ins w:id="1402" w:author="Huawei" w:date="2023-09-28T14:19:00Z">
        <w:r>
          <w:t>6.</w:t>
        </w:r>
        <w:r w:rsidRPr="00430DB9">
          <w:rPr>
            <w:highlight w:val="yellow"/>
          </w:rPr>
          <w:t>y</w:t>
        </w:r>
      </w:ins>
      <w:ins w:id="1403" w:author="Huawei" w:date="2023-09-28T10:47:00Z">
        <w:r>
          <w:t>.6.1</w:t>
        </w:r>
        <w:r>
          <w:tab/>
          <w:t>General</w:t>
        </w:r>
        <w:bookmarkEnd w:id="1397"/>
        <w:bookmarkEnd w:id="1398"/>
        <w:bookmarkEnd w:id="1399"/>
        <w:bookmarkEnd w:id="1400"/>
        <w:bookmarkEnd w:id="1401"/>
      </w:ins>
    </w:p>
    <w:p w14:paraId="543F8A62" w14:textId="77777777" w:rsidR="00A755FF" w:rsidRDefault="00A755FF" w:rsidP="00A755FF">
      <w:pPr>
        <w:rPr>
          <w:ins w:id="1404" w:author="Huawei" w:date="2023-09-28T10:47:00Z"/>
        </w:rPr>
      </w:pPr>
      <w:ins w:id="1405" w:author="Huawei" w:date="2023-09-28T10:47:00Z">
        <w:r>
          <w:t>This clause specifies the application data model supported by the API.</w:t>
        </w:r>
      </w:ins>
    </w:p>
    <w:p w14:paraId="24ACC272" w14:textId="77777777" w:rsidR="00A755FF" w:rsidRDefault="00A755FF" w:rsidP="00A755FF">
      <w:pPr>
        <w:rPr>
          <w:ins w:id="1406" w:author="Huawei" w:date="2023-09-28T10:47:00Z"/>
        </w:rPr>
      </w:pPr>
      <w:ins w:id="1407" w:author="Huawei" w:date="2023-09-28T10:47:00Z">
        <w:r>
          <w:t>Table</w:t>
        </w:r>
      </w:ins>
      <w:ins w:id="1408" w:author="Huawei1" w:date="2023-10-11T16:55:00Z">
        <w:r w:rsidRPr="00330B48">
          <w:t> </w:t>
        </w:r>
      </w:ins>
      <w:ins w:id="1409" w:author="Huawei" w:date="2023-09-28T14:19:00Z">
        <w:r>
          <w:t>6.</w:t>
        </w:r>
        <w:r w:rsidRPr="00430DB9">
          <w:rPr>
            <w:highlight w:val="yellow"/>
          </w:rPr>
          <w:t>y</w:t>
        </w:r>
      </w:ins>
      <w:ins w:id="1410" w:author="Huawei" w:date="2023-09-28T10:47:00Z">
        <w:r>
          <w:t xml:space="preserve">.6.1-1 specifies the data types defined for the </w:t>
        </w:r>
      </w:ins>
      <w:proofErr w:type="spellStart"/>
      <w:ins w:id="1411" w:author="Huawei" w:date="2023-09-28T14:20:00Z">
        <w:r>
          <w:rPr>
            <w:lang w:eastAsia="zh-CN"/>
          </w:rPr>
          <w:t>Npkmf_Discovery</w:t>
        </w:r>
      </w:ins>
      <w:proofErr w:type="spellEnd"/>
      <w:ins w:id="1412" w:author="Huawei" w:date="2023-09-28T10:47:00Z">
        <w:r>
          <w:t xml:space="preserve"> </w:t>
        </w:r>
        <w:proofErr w:type="gramStart"/>
        <w:r>
          <w:t>service based</w:t>
        </w:r>
        <w:proofErr w:type="gramEnd"/>
        <w:r>
          <w:t xml:space="preserve"> interface protocol.</w:t>
        </w:r>
      </w:ins>
    </w:p>
    <w:p w14:paraId="12AC5806" w14:textId="77777777" w:rsidR="00A755FF" w:rsidRDefault="00A755FF" w:rsidP="00A755FF">
      <w:pPr>
        <w:pStyle w:val="TH"/>
        <w:rPr>
          <w:ins w:id="1413" w:author="Huawei" w:date="2023-09-28T10:47:00Z"/>
        </w:rPr>
      </w:pPr>
      <w:ins w:id="1414" w:author="Huawei" w:date="2023-09-28T10:47:00Z">
        <w:r>
          <w:t>Table</w:t>
        </w:r>
      </w:ins>
      <w:ins w:id="1415" w:author="Huawei1" w:date="2023-10-11T16:55:00Z">
        <w:r w:rsidRPr="00330B48">
          <w:t> </w:t>
        </w:r>
      </w:ins>
      <w:ins w:id="1416" w:author="Huawei" w:date="2023-09-28T14:19:00Z">
        <w:r>
          <w:t>6.</w:t>
        </w:r>
        <w:r w:rsidRPr="00430DB9">
          <w:rPr>
            <w:highlight w:val="yellow"/>
          </w:rPr>
          <w:t>y</w:t>
        </w:r>
      </w:ins>
      <w:ins w:id="1417" w:author="Huawei" w:date="2023-09-28T10:47:00Z">
        <w:r>
          <w:t xml:space="preserve">.6.1-1: </w:t>
        </w:r>
      </w:ins>
      <w:proofErr w:type="spellStart"/>
      <w:ins w:id="1418" w:author="Huawei" w:date="2023-09-28T14:20:00Z">
        <w:r>
          <w:rPr>
            <w:lang w:eastAsia="zh-CN"/>
          </w:rPr>
          <w:t>Npkmf_Discovery</w:t>
        </w:r>
      </w:ins>
      <w:proofErr w:type="spellEnd"/>
      <w:ins w:id="1419"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A755FF" w14:paraId="31D98698" w14:textId="77777777" w:rsidTr="003B7FBF">
        <w:trPr>
          <w:jc w:val="center"/>
          <w:ins w:id="1420" w:author="Huawei" w:date="2023-09-28T10:47: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78B99207" w14:textId="77777777" w:rsidR="00A755FF" w:rsidRDefault="00A755FF" w:rsidP="0022285B">
            <w:pPr>
              <w:pStyle w:val="TAH"/>
              <w:rPr>
                <w:ins w:id="1421" w:author="Huawei" w:date="2023-09-28T10:47:00Z"/>
              </w:rPr>
            </w:pPr>
            <w:ins w:id="1422" w:author="Huawei" w:date="2023-09-28T10:47:00Z">
              <w:r>
                <w:t>Data type</w:t>
              </w:r>
            </w:ins>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02240B10" w14:textId="77777777" w:rsidR="00A755FF" w:rsidRDefault="00A755FF" w:rsidP="0022285B">
            <w:pPr>
              <w:pStyle w:val="TAH"/>
              <w:rPr>
                <w:ins w:id="1423" w:author="Huawei" w:date="2023-09-28T10:47:00Z"/>
              </w:rPr>
            </w:pPr>
            <w:ins w:id="1424" w:author="Huawei" w:date="2023-09-28T10:47:00Z">
              <w:r>
                <w:t>Clause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BC9034F" w14:textId="77777777" w:rsidR="00A755FF" w:rsidRDefault="00A755FF" w:rsidP="0022285B">
            <w:pPr>
              <w:pStyle w:val="TAH"/>
              <w:rPr>
                <w:ins w:id="1425" w:author="Huawei" w:date="2023-09-28T10:47:00Z"/>
              </w:rPr>
            </w:pPr>
            <w:ins w:id="1426" w:author="Huawei" w:date="2023-09-28T10:47:00Z">
              <w:r>
                <w:t>Description</w:t>
              </w:r>
            </w:ins>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2990C4C5" w14:textId="77777777" w:rsidR="00A755FF" w:rsidRDefault="00A755FF" w:rsidP="0022285B">
            <w:pPr>
              <w:pStyle w:val="TAH"/>
              <w:rPr>
                <w:ins w:id="1427" w:author="Huawei" w:date="2023-09-28T10:47:00Z"/>
              </w:rPr>
            </w:pPr>
            <w:ins w:id="1428" w:author="Huawei" w:date="2023-09-28T10:47:00Z">
              <w:r>
                <w:t>Applicability</w:t>
              </w:r>
            </w:ins>
          </w:p>
        </w:tc>
      </w:tr>
      <w:tr w:rsidR="00A755FF" w14:paraId="0A28A751" w14:textId="77777777" w:rsidTr="003B7FBF">
        <w:trPr>
          <w:jc w:val="center"/>
          <w:ins w:id="1429" w:author="Huawei" w:date="2023-09-28T10:47:00Z"/>
        </w:trPr>
        <w:tc>
          <w:tcPr>
            <w:tcW w:w="2598" w:type="dxa"/>
            <w:tcBorders>
              <w:top w:val="single" w:sz="4" w:space="0" w:color="auto"/>
              <w:left w:val="single" w:sz="4" w:space="0" w:color="auto"/>
              <w:bottom w:val="single" w:sz="4" w:space="0" w:color="auto"/>
              <w:right w:val="single" w:sz="4" w:space="0" w:color="auto"/>
            </w:tcBorders>
            <w:hideMark/>
          </w:tcPr>
          <w:p w14:paraId="010D4492" w14:textId="77777777" w:rsidR="00A755FF" w:rsidRDefault="00A755FF" w:rsidP="0022285B">
            <w:pPr>
              <w:pStyle w:val="TAL"/>
              <w:rPr>
                <w:ins w:id="1430" w:author="Huawei" w:date="2023-09-28T10:47:00Z"/>
              </w:rPr>
            </w:pPr>
            <w:proofErr w:type="spellStart"/>
            <w:ins w:id="1431" w:author="Huawei" w:date="2023-09-28T15:39:00Z">
              <w:r>
                <w:t>AnnounceAuthData</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50C5639" w14:textId="77777777" w:rsidR="00A755FF" w:rsidRDefault="00A755FF" w:rsidP="0022285B">
            <w:pPr>
              <w:pStyle w:val="TAL"/>
              <w:rPr>
                <w:ins w:id="1432" w:author="Huawei" w:date="2023-09-28T10:47:00Z"/>
              </w:rPr>
            </w:pPr>
            <w:ins w:id="1433" w:author="Huawei" w:date="2023-09-28T14:19:00Z">
              <w:r>
                <w:t>6.</w:t>
              </w:r>
              <w:r w:rsidRPr="00430DB9">
                <w:rPr>
                  <w:highlight w:val="yellow"/>
                </w:rPr>
                <w:t>y</w:t>
              </w:r>
            </w:ins>
            <w:ins w:id="1434" w:author="Huawei" w:date="2023-09-28T10:47:00Z">
              <w:r>
                <w:t>.6.2.2</w:t>
              </w:r>
            </w:ins>
          </w:p>
        </w:tc>
        <w:tc>
          <w:tcPr>
            <w:tcW w:w="3325" w:type="dxa"/>
            <w:tcBorders>
              <w:top w:val="single" w:sz="4" w:space="0" w:color="auto"/>
              <w:left w:val="single" w:sz="4" w:space="0" w:color="auto"/>
              <w:bottom w:val="single" w:sz="4" w:space="0" w:color="auto"/>
              <w:right w:val="single" w:sz="4" w:space="0" w:color="auto"/>
            </w:tcBorders>
            <w:hideMark/>
          </w:tcPr>
          <w:p w14:paraId="7554C9F5" w14:textId="77777777" w:rsidR="00A755FF" w:rsidRDefault="00A755FF" w:rsidP="0022285B">
            <w:pPr>
              <w:pStyle w:val="TAL"/>
              <w:rPr>
                <w:ins w:id="1435" w:author="Huawei" w:date="2023-09-28T10:47:00Z"/>
                <w:rFonts w:cs="Arial"/>
                <w:szCs w:val="18"/>
              </w:rPr>
            </w:pPr>
            <w:ins w:id="1436" w:author="Huawei" w:date="2023-09-28T15:40:00Z">
              <w:r>
                <w:t>Represents Data used to request the authorization to announce for a UE</w:t>
              </w:r>
            </w:ins>
          </w:p>
        </w:tc>
        <w:tc>
          <w:tcPr>
            <w:tcW w:w="2085" w:type="dxa"/>
            <w:tcBorders>
              <w:top w:val="single" w:sz="4" w:space="0" w:color="auto"/>
              <w:left w:val="single" w:sz="4" w:space="0" w:color="auto"/>
              <w:bottom w:val="single" w:sz="4" w:space="0" w:color="auto"/>
              <w:right w:val="single" w:sz="4" w:space="0" w:color="auto"/>
            </w:tcBorders>
          </w:tcPr>
          <w:p w14:paraId="50D4AE1E" w14:textId="77777777" w:rsidR="00A755FF" w:rsidRDefault="00A755FF" w:rsidP="0022285B">
            <w:pPr>
              <w:pStyle w:val="TAL"/>
              <w:rPr>
                <w:ins w:id="1437" w:author="Huawei" w:date="2023-09-28T10:47:00Z"/>
                <w:rFonts w:cs="Arial"/>
                <w:szCs w:val="18"/>
              </w:rPr>
            </w:pPr>
          </w:p>
        </w:tc>
      </w:tr>
      <w:tr w:rsidR="00A755FF" w14:paraId="52369F5D" w14:textId="77777777" w:rsidTr="003B7FBF">
        <w:trPr>
          <w:jc w:val="center"/>
          <w:ins w:id="1438" w:author="Huawei" w:date="2023-09-28T10:47:00Z"/>
        </w:trPr>
        <w:tc>
          <w:tcPr>
            <w:tcW w:w="2598" w:type="dxa"/>
            <w:tcBorders>
              <w:top w:val="single" w:sz="4" w:space="0" w:color="auto"/>
              <w:left w:val="single" w:sz="4" w:space="0" w:color="auto"/>
              <w:bottom w:val="single" w:sz="4" w:space="0" w:color="auto"/>
              <w:right w:val="single" w:sz="4" w:space="0" w:color="auto"/>
            </w:tcBorders>
            <w:hideMark/>
          </w:tcPr>
          <w:p w14:paraId="54A78FEA" w14:textId="77777777" w:rsidR="00A755FF" w:rsidRDefault="00A755FF" w:rsidP="0022285B">
            <w:pPr>
              <w:pStyle w:val="TAL"/>
              <w:rPr>
                <w:ins w:id="1439" w:author="Huawei" w:date="2023-09-28T10:47:00Z"/>
              </w:rPr>
            </w:pPr>
            <w:proofErr w:type="spellStart"/>
            <w:ins w:id="1440" w:author="Huawei" w:date="2023-09-28T15:39:00Z">
              <w:r>
                <w:t>MonitorKeyReqData</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B48D468" w14:textId="77777777" w:rsidR="00A755FF" w:rsidRDefault="00A755FF" w:rsidP="0022285B">
            <w:pPr>
              <w:pStyle w:val="TAL"/>
              <w:rPr>
                <w:ins w:id="1441" w:author="Huawei" w:date="2023-09-28T10:47:00Z"/>
              </w:rPr>
            </w:pPr>
            <w:ins w:id="1442" w:author="Huawei" w:date="2023-09-28T15:42:00Z">
              <w:r>
                <w:t>6.</w:t>
              </w:r>
              <w:r w:rsidRPr="00430DB9">
                <w:rPr>
                  <w:highlight w:val="yellow"/>
                </w:rPr>
                <w:t>y</w:t>
              </w:r>
              <w:r>
                <w:t>.6.2.3</w:t>
              </w:r>
            </w:ins>
          </w:p>
        </w:tc>
        <w:tc>
          <w:tcPr>
            <w:tcW w:w="3325" w:type="dxa"/>
            <w:tcBorders>
              <w:top w:val="single" w:sz="4" w:space="0" w:color="auto"/>
              <w:left w:val="single" w:sz="4" w:space="0" w:color="auto"/>
              <w:bottom w:val="single" w:sz="4" w:space="0" w:color="auto"/>
              <w:right w:val="single" w:sz="4" w:space="0" w:color="auto"/>
            </w:tcBorders>
            <w:hideMark/>
          </w:tcPr>
          <w:p w14:paraId="74096FCC" w14:textId="77777777" w:rsidR="00A755FF" w:rsidRDefault="00A755FF" w:rsidP="0022285B">
            <w:pPr>
              <w:pStyle w:val="TAL"/>
              <w:rPr>
                <w:ins w:id="1443" w:author="Huawei" w:date="2023-09-28T10:47:00Z"/>
                <w:rFonts w:cs="Arial"/>
                <w:szCs w:val="18"/>
              </w:rPr>
            </w:pPr>
            <w:ins w:id="1444" w:author="Huawei" w:date="2023-09-28T15:40:00Z">
              <w:r>
                <w:t xml:space="preserve">Represents Data used to request the </w:t>
              </w:r>
            </w:ins>
            <w:ins w:id="1445" w:author="Huawei" w:date="2023-09-28T15:41:00Z">
              <w:r>
                <w:t xml:space="preserve">discovery key data </w:t>
              </w:r>
            </w:ins>
            <w:ins w:id="1446" w:author="Huawei" w:date="2023-09-28T15:40:00Z">
              <w:r>
                <w:t>to monitor for a UE</w:t>
              </w:r>
            </w:ins>
          </w:p>
        </w:tc>
        <w:tc>
          <w:tcPr>
            <w:tcW w:w="2085" w:type="dxa"/>
            <w:tcBorders>
              <w:top w:val="single" w:sz="4" w:space="0" w:color="auto"/>
              <w:left w:val="single" w:sz="4" w:space="0" w:color="auto"/>
              <w:bottom w:val="single" w:sz="4" w:space="0" w:color="auto"/>
              <w:right w:val="single" w:sz="4" w:space="0" w:color="auto"/>
            </w:tcBorders>
          </w:tcPr>
          <w:p w14:paraId="2912D308" w14:textId="77777777" w:rsidR="00A755FF" w:rsidRDefault="00A755FF" w:rsidP="0022285B">
            <w:pPr>
              <w:pStyle w:val="TAL"/>
              <w:rPr>
                <w:ins w:id="1447" w:author="Huawei" w:date="2023-09-28T10:47:00Z"/>
                <w:rFonts w:cs="Arial"/>
                <w:szCs w:val="18"/>
              </w:rPr>
            </w:pPr>
          </w:p>
        </w:tc>
      </w:tr>
      <w:tr w:rsidR="00A755FF" w14:paraId="642B8A46" w14:textId="77777777" w:rsidTr="003B7FBF">
        <w:trPr>
          <w:jc w:val="center"/>
          <w:ins w:id="1448"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148C9B3D" w14:textId="77777777" w:rsidR="00A755FF" w:rsidRDefault="00A755FF" w:rsidP="0022285B">
            <w:pPr>
              <w:pStyle w:val="TAL"/>
              <w:rPr>
                <w:ins w:id="1449" w:author="Huawei" w:date="2023-09-28T15:40:00Z"/>
              </w:rPr>
            </w:pPr>
            <w:proofErr w:type="spellStart"/>
            <w:ins w:id="1450" w:author="Huawei" w:date="2023-09-28T15:40:00Z">
              <w:r>
                <w:t>MonitorKeyRespData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12C2E93" w14:textId="77777777" w:rsidR="00A755FF" w:rsidRDefault="00A755FF" w:rsidP="0022285B">
            <w:pPr>
              <w:pStyle w:val="TAL"/>
              <w:rPr>
                <w:ins w:id="1451" w:author="Huawei" w:date="2023-09-28T15:40:00Z"/>
              </w:rPr>
            </w:pPr>
            <w:ins w:id="1452" w:author="Huawei" w:date="2023-09-28T15:42:00Z">
              <w:r>
                <w:t>6.</w:t>
              </w:r>
              <w:r w:rsidRPr="00430DB9">
                <w:rPr>
                  <w:highlight w:val="yellow"/>
                </w:rPr>
                <w:t>y</w:t>
              </w:r>
              <w:r>
                <w:t>.6.2.4</w:t>
              </w:r>
            </w:ins>
          </w:p>
        </w:tc>
        <w:tc>
          <w:tcPr>
            <w:tcW w:w="3325" w:type="dxa"/>
            <w:tcBorders>
              <w:top w:val="single" w:sz="4" w:space="0" w:color="auto"/>
              <w:left w:val="single" w:sz="4" w:space="0" w:color="auto"/>
              <w:bottom w:val="single" w:sz="4" w:space="0" w:color="auto"/>
              <w:right w:val="single" w:sz="4" w:space="0" w:color="auto"/>
            </w:tcBorders>
          </w:tcPr>
          <w:p w14:paraId="4703BF2E" w14:textId="77777777" w:rsidR="00A755FF" w:rsidRDefault="00A755FF" w:rsidP="0022285B">
            <w:pPr>
              <w:pStyle w:val="TAL"/>
              <w:rPr>
                <w:ins w:id="1453" w:author="Huawei" w:date="2023-09-28T15:40:00Z"/>
              </w:rPr>
            </w:pPr>
            <w:ins w:id="1454" w:author="Huawei" w:date="2023-09-28T15:40:00Z">
              <w:r>
                <w:t xml:space="preserve">Represents the obtained Monitor </w:t>
              </w:r>
            </w:ins>
            <w:ins w:id="1455" w:author="Huawei" w:date="2023-09-28T15:41:00Z">
              <w:r>
                <w:t>discovery key data</w:t>
              </w:r>
            </w:ins>
            <w:ins w:id="1456" w:author="Huawei" w:date="2023-09-28T15:40:00Z">
              <w:r>
                <w:t xml:space="preserve"> for a UE</w:t>
              </w:r>
            </w:ins>
          </w:p>
        </w:tc>
        <w:tc>
          <w:tcPr>
            <w:tcW w:w="2085" w:type="dxa"/>
            <w:tcBorders>
              <w:top w:val="single" w:sz="4" w:space="0" w:color="auto"/>
              <w:left w:val="single" w:sz="4" w:space="0" w:color="auto"/>
              <w:bottom w:val="single" w:sz="4" w:space="0" w:color="auto"/>
              <w:right w:val="single" w:sz="4" w:space="0" w:color="auto"/>
            </w:tcBorders>
          </w:tcPr>
          <w:p w14:paraId="75CA1243" w14:textId="77777777" w:rsidR="00A755FF" w:rsidRDefault="00A755FF" w:rsidP="0022285B">
            <w:pPr>
              <w:pStyle w:val="TAL"/>
              <w:rPr>
                <w:ins w:id="1457" w:author="Huawei" w:date="2023-09-28T15:40:00Z"/>
                <w:rFonts w:cs="Arial"/>
                <w:szCs w:val="18"/>
              </w:rPr>
            </w:pPr>
          </w:p>
        </w:tc>
      </w:tr>
      <w:tr w:rsidR="00A755FF" w14:paraId="07594207" w14:textId="77777777" w:rsidTr="003B7FBF">
        <w:trPr>
          <w:jc w:val="center"/>
          <w:ins w:id="1458"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75649C08" w14:textId="77777777" w:rsidR="00A755FF" w:rsidRDefault="00A755FF" w:rsidP="0022285B">
            <w:pPr>
              <w:pStyle w:val="TAL"/>
              <w:rPr>
                <w:ins w:id="1459" w:author="Huawei" w:date="2023-09-28T15:40:00Z"/>
              </w:rPr>
            </w:pPr>
            <w:proofErr w:type="spellStart"/>
            <w:ins w:id="1460" w:author="Huawei" w:date="2023-09-28T15:40:00Z">
              <w:r>
                <w:t>DiscoveryKeyReqData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2FC2E1BB" w14:textId="77777777" w:rsidR="00A755FF" w:rsidRDefault="00A755FF" w:rsidP="0022285B">
            <w:pPr>
              <w:pStyle w:val="TAL"/>
              <w:rPr>
                <w:ins w:id="1461" w:author="Huawei" w:date="2023-09-28T15:40:00Z"/>
              </w:rPr>
            </w:pPr>
            <w:ins w:id="1462" w:author="Huawei" w:date="2023-09-28T15:42:00Z">
              <w:r>
                <w:t>6.</w:t>
              </w:r>
              <w:r w:rsidRPr="00430DB9">
                <w:rPr>
                  <w:highlight w:val="yellow"/>
                </w:rPr>
                <w:t>y</w:t>
              </w:r>
              <w:r>
                <w:t>.6.2.5</w:t>
              </w:r>
            </w:ins>
          </w:p>
        </w:tc>
        <w:tc>
          <w:tcPr>
            <w:tcW w:w="3325" w:type="dxa"/>
            <w:tcBorders>
              <w:top w:val="single" w:sz="4" w:space="0" w:color="auto"/>
              <w:left w:val="single" w:sz="4" w:space="0" w:color="auto"/>
              <w:bottom w:val="single" w:sz="4" w:space="0" w:color="auto"/>
              <w:right w:val="single" w:sz="4" w:space="0" w:color="auto"/>
            </w:tcBorders>
          </w:tcPr>
          <w:p w14:paraId="625AA277" w14:textId="77777777" w:rsidR="00A755FF" w:rsidRDefault="00A755FF" w:rsidP="0022285B">
            <w:pPr>
              <w:pStyle w:val="TAL"/>
              <w:rPr>
                <w:ins w:id="1463" w:author="Huawei" w:date="2023-09-28T15:40:00Z"/>
              </w:rPr>
            </w:pPr>
            <w:ins w:id="1464" w:author="Huawei" w:date="2023-09-28T15:41:00Z">
              <w:r>
                <w:t>Represents Data used to request the discovery key data for a discoverer UE</w:t>
              </w:r>
            </w:ins>
          </w:p>
        </w:tc>
        <w:tc>
          <w:tcPr>
            <w:tcW w:w="2085" w:type="dxa"/>
            <w:tcBorders>
              <w:top w:val="single" w:sz="4" w:space="0" w:color="auto"/>
              <w:left w:val="single" w:sz="4" w:space="0" w:color="auto"/>
              <w:bottom w:val="single" w:sz="4" w:space="0" w:color="auto"/>
              <w:right w:val="single" w:sz="4" w:space="0" w:color="auto"/>
            </w:tcBorders>
          </w:tcPr>
          <w:p w14:paraId="4A179FC6" w14:textId="77777777" w:rsidR="00A755FF" w:rsidRDefault="00A755FF" w:rsidP="0022285B">
            <w:pPr>
              <w:pStyle w:val="TAL"/>
              <w:rPr>
                <w:ins w:id="1465" w:author="Huawei" w:date="2023-09-28T15:40:00Z"/>
                <w:rFonts w:cs="Arial"/>
                <w:szCs w:val="18"/>
              </w:rPr>
            </w:pPr>
          </w:p>
        </w:tc>
      </w:tr>
      <w:tr w:rsidR="00A755FF" w14:paraId="436779CE" w14:textId="77777777" w:rsidTr="003B7FBF">
        <w:trPr>
          <w:jc w:val="center"/>
          <w:ins w:id="1466" w:author="Huawei" w:date="2023-09-28T15:40:00Z"/>
        </w:trPr>
        <w:tc>
          <w:tcPr>
            <w:tcW w:w="2598" w:type="dxa"/>
            <w:tcBorders>
              <w:top w:val="single" w:sz="4" w:space="0" w:color="auto"/>
              <w:left w:val="single" w:sz="4" w:space="0" w:color="auto"/>
              <w:bottom w:val="single" w:sz="4" w:space="0" w:color="auto"/>
              <w:right w:val="single" w:sz="4" w:space="0" w:color="auto"/>
            </w:tcBorders>
          </w:tcPr>
          <w:p w14:paraId="0646CAE2" w14:textId="77777777" w:rsidR="00A755FF" w:rsidRDefault="00A755FF" w:rsidP="0022285B">
            <w:pPr>
              <w:pStyle w:val="TAL"/>
              <w:rPr>
                <w:ins w:id="1467" w:author="Huawei" w:date="2023-09-28T15:40:00Z"/>
              </w:rPr>
            </w:pPr>
            <w:proofErr w:type="spellStart"/>
            <w:ins w:id="1468" w:author="Huawei" w:date="2023-09-28T15:40:00Z">
              <w:r>
                <w:t>DiscoveryKeyRespData</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4E1E663" w14:textId="77777777" w:rsidR="00A755FF" w:rsidRDefault="00A755FF" w:rsidP="0022285B">
            <w:pPr>
              <w:pStyle w:val="TAL"/>
              <w:rPr>
                <w:ins w:id="1469" w:author="Huawei" w:date="2023-09-28T15:40:00Z"/>
              </w:rPr>
            </w:pPr>
            <w:ins w:id="1470" w:author="Huawei" w:date="2023-09-28T15:42:00Z">
              <w:r>
                <w:t>6.</w:t>
              </w:r>
              <w:r w:rsidRPr="00430DB9">
                <w:rPr>
                  <w:highlight w:val="yellow"/>
                </w:rPr>
                <w:t>y</w:t>
              </w:r>
              <w:r>
                <w:t>.6.2.6</w:t>
              </w:r>
            </w:ins>
          </w:p>
        </w:tc>
        <w:tc>
          <w:tcPr>
            <w:tcW w:w="3325" w:type="dxa"/>
            <w:tcBorders>
              <w:top w:val="single" w:sz="4" w:space="0" w:color="auto"/>
              <w:left w:val="single" w:sz="4" w:space="0" w:color="auto"/>
              <w:bottom w:val="single" w:sz="4" w:space="0" w:color="auto"/>
              <w:right w:val="single" w:sz="4" w:space="0" w:color="auto"/>
            </w:tcBorders>
          </w:tcPr>
          <w:p w14:paraId="49505D33" w14:textId="77777777" w:rsidR="00A755FF" w:rsidRDefault="00A755FF" w:rsidP="0022285B">
            <w:pPr>
              <w:pStyle w:val="TAL"/>
              <w:rPr>
                <w:ins w:id="1471" w:author="Huawei" w:date="2023-09-28T15:40:00Z"/>
              </w:rPr>
            </w:pPr>
            <w:ins w:id="1472" w:author="Huawei" w:date="2023-09-28T15:41:00Z">
              <w:r>
                <w:t>Represents the obtained the discovery key data for a discoverer UE.</w:t>
              </w:r>
            </w:ins>
          </w:p>
        </w:tc>
        <w:tc>
          <w:tcPr>
            <w:tcW w:w="2085" w:type="dxa"/>
            <w:tcBorders>
              <w:top w:val="single" w:sz="4" w:space="0" w:color="auto"/>
              <w:left w:val="single" w:sz="4" w:space="0" w:color="auto"/>
              <w:bottom w:val="single" w:sz="4" w:space="0" w:color="auto"/>
              <w:right w:val="single" w:sz="4" w:space="0" w:color="auto"/>
            </w:tcBorders>
          </w:tcPr>
          <w:p w14:paraId="2B144352" w14:textId="77777777" w:rsidR="00A755FF" w:rsidRDefault="00A755FF" w:rsidP="0022285B">
            <w:pPr>
              <w:pStyle w:val="TAL"/>
              <w:rPr>
                <w:ins w:id="1473" w:author="Huawei" w:date="2023-09-28T15:40:00Z"/>
                <w:rFonts w:cs="Arial"/>
                <w:szCs w:val="18"/>
              </w:rPr>
            </w:pPr>
          </w:p>
        </w:tc>
      </w:tr>
      <w:tr w:rsidR="00A755FF" w14:paraId="3CCCAC04" w14:textId="77777777" w:rsidTr="003B7FBF">
        <w:trPr>
          <w:jc w:val="center"/>
          <w:ins w:id="1474" w:author="Huawei" w:date="2023-09-28T16:27:00Z"/>
        </w:trPr>
        <w:tc>
          <w:tcPr>
            <w:tcW w:w="2598" w:type="dxa"/>
            <w:tcBorders>
              <w:top w:val="single" w:sz="4" w:space="0" w:color="auto"/>
              <w:left w:val="single" w:sz="4" w:space="0" w:color="auto"/>
              <w:bottom w:val="single" w:sz="4" w:space="0" w:color="auto"/>
              <w:right w:val="single" w:sz="4" w:space="0" w:color="auto"/>
            </w:tcBorders>
          </w:tcPr>
          <w:p w14:paraId="73B8A594" w14:textId="77777777" w:rsidR="00A755FF" w:rsidRDefault="00A755FF" w:rsidP="0022285B">
            <w:pPr>
              <w:pStyle w:val="TAL"/>
              <w:rPr>
                <w:ins w:id="1475" w:author="Huawei" w:date="2023-09-28T16:27:00Z"/>
              </w:rPr>
            </w:pPr>
            <w:proofErr w:type="spellStart"/>
            <w:ins w:id="1476" w:author="Huawei" w:date="2023-09-28T16:27:00Z">
              <w:r>
                <w:rPr>
                  <w:lang w:eastAsia="zh-CN"/>
                </w:rPr>
                <w:t>DiscSecMaterials</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DB5257D" w14:textId="77777777" w:rsidR="00A755FF" w:rsidRDefault="00A755FF" w:rsidP="0022285B">
            <w:pPr>
              <w:pStyle w:val="TAL"/>
              <w:rPr>
                <w:ins w:id="1477" w:author="Huawei" w:date="2023-09-28T16:27:00Z"/>
              </w:rPr>
            </w:pPr>
            <w:ins w:id="1478" w:author="Huawei" w:date="2023-09-28T16:27:00Z">
              <w:r>
                <w:t>6.</w:t>
              </w:r>
              <w:r w:rsidRPr="00430DB9">
                <w:rPr>
                  <w:highlight w:val="yellow"/>
                </w:rPr>
                <w:t>y</w:t>
              </w:r>
              <w:r>
                <w:t>.6.2.7</w:t>
              </w:r>
            </w:ins>
          </w:p>
        </w:tc>
        <w:tc>
          <w:tcPr>
            <w:tcW w:w="3325" w:type="dxa"/>
            <w:tcBorders>
              <w:top w:val="single" w:sz="4" w:space="0" w:color="auto"/>
              <w:left w:val="single" w:sz="4" w:space="0" w:color="auto"/>
              <w:bottom w:val="single" w:sz="4" w:space="0" w:color="auto"/>
              <w:right w:val="single" w:sz="4" w:space="0" w:color="auto"/>
            </w:tcBorders>
          </w:tcPr>
          <w:p w14:paraId="796BF6A9" w14:textId="77777777" w:rsidR="00A755FF" w:rsidRDefault="00A755FF" w:rsidP="0022285B">
            <w:pPr>
              <w:pStyle w:val="TAL"/>
              <w:rPr>
                <w:ins w:id="1479" w:author="Huawei" w:date="2023-09-28T16:27:00Z"/>
              </w:rPr>
            </w:pPr>
            <w:ins w:id="1480" w:author="Huawei" w:date="2023-09-28T16:27:00Z">
              <w:r>
                <w:t xml:space="preserve">Represents the </w:t>
              </w:r>
            </w:ins>
            <w:ins w:id="1481" w:author="Huawei" w:date="2023-09-28T16:28:00Z">
              <w:r>
                <w:rPr>
                  <w:lang w:eastAsia="zh-CN"/>
                </w:rPr>
                <w:t>discovery security materials</w:t>
              </w:r>
            </w:ins>
          </w:p>
        </w:tc>
        <w:tc>
          <w:tcPr>
            <w:tcW w:w="2085" w:type="dxa"/>
            <w:tcBorders>
              <w:top w:val="single" w:sz="4" w:space="0" w:color="auto"/>
              <w:left w:val="single" w:sz="4" w:space="0" w:color="auto"/>
              <w:bottom w:val="single" w:sz="4" w:space="0" w:color="auto"/>
              <w:right w:val="single" w:sz="4" w:space="0" w:color="auto"/>
            </w:tcBorders>
          </w:tcPr>
          <w:p w14:paraId="3DE2B1D2" w14:textId="77777777" w:rsidR="00A755FF" w:rsidRDefault="00A755FF" w:rsidP="0022285B">
            <w:pPr>
              <w:pStyle w:val="TAL"/>
              <w:rPr>
                <w:ins w:id="1482" w:author="Huawei" w:date="2023-09-28T16:27:00Z"/>
                <w:rFonts w:cs="Arial"/>
                <w:szCs w:val="18"/>
              </w:rPr>
            </w:pPr>
          </w:p>
        </w:tc>
      </w:tr>
      <w:tr w:rsidR="00A755FF" w14:paraId="19CA7677" w14:textId="77777777" w:rsidTr="003B7FBF">
        <w:trPr>
          <w:jc w:val="center"/>
          <w:ins w:id="1483"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12EFF06B" w14:textId="77777777" w:rsidR="00A755FF" w:rsidRDefault="00A755FF" w:rsidP="0022285B">
            <w:pPr>
              <w:pStyle w:val="TAL"/>
              <w:rPr>
                <w:ins w:id="1484" w:author="Huawei" w:date="2023-09-28T10:47:00Z"/>
              </w:rPr>
            </w:pPr>
            <w:proofErr w:type="spellStart"/>
            <w:ins w:id="1485" w:author="Xiaomi" w:date="2023-11-03T11:38:00Z">
              <w:r>
                <w:t>U</w:t>
              </w:r>
            </w:ins>
            <w:ins w:id="1486" w:author="Huawei" w:date="2023-09-28T16:28:00Z">
              <w:r>
                <w:t>eSecurityCapability</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9E6FFFB" w14:textId="77777777" w:rsidR="00A755FF" w:rsidRDefault="00A755FF" w:rsidP="0022285B">
            <w:pPr>
              <w:pStyle w:val="TAL"/>
              <w:rPr>
                <w:ins w:id="1487" w:author="Huawei" w:date="2023-09-28T10:47:00Z"/>
              </w:rPr>
            </w:pPr>
            <w:ins w:id="1488" w:author="Huawei" w:date="2023-09-28T14:19:00Z">
              <w:r>
                <w:t>6.</w:t>
              </w:r>
              <w:r w:rsidRPr="00430DB9">
                <w:rPr>
                  <w:highlight w:val="yellow"/>
                </w:rPr>
                <w:t>y</w:t>
              </w:r>
            </w:ins>
            <w:ins w:id="1489" w:author="Huawei" w:date="2023-09-28T10:47:00Z">
              <w:r>
                <w:t>.6.3</w:t>
              </w:r>
            </w:ins>
          </w:p>
        </w:tc>
        <w:tc>
          <w:tcPr>
            <w:tcW w:w="3325" w:type="dxa"/>
            <w:tcBorders>
              <w:top w:val="single" w:sz="4" w:space="0" w:color="auto"/>
              <w:left w:val="single" w:sz="4" w:space="0" w:color="auto"/>
              <w:bottom w:val="single" w:sz="4" w:space="0" w:color="auto"/>
              <w:right w:val="single" w:sz="4" w:space="0" w:color="auto"/>
            </w:tcBorders>
          </w:tcPr>
          <w:p w14:paraId="4DF7021F" w14:textId="77777777" w:rsidR="00A755FF" w:rsidRDefault="00A755FF" w:rsidP="0022285B">
            <w:pPr>
              <w:pStyle w:val="TAL"/>
              <w:rPr>
                <w:ins w:id="1490" w:author="Huawei" w:date="2023-09-28T10:47:00Z"/>
                <w:rFonts w:cs="Arial"/>
                <w:szCs w:val="18"/>
              </w:rPr>
            </w:pPr>
            <w:ins w:id="1491" w:author="Huawei" w:date="2023-09-28T16:28:00Z">
              <w:r>
                <w:t>PC5 UE security capability</w:t>
              </w:r>
            </w:ins>
          </w:p>
        </w:tc>
        <w:tc>
          <w:tcPr>
            <w:tcW w:w="2085" w:type="dxa"/>
            <w:tcBorders>
              <w:top w:val="single" w:sz="4" w:space="0" w:color="auto"/>
              <w:left w:val="single" w:sz="4" w:space="0" w:color="auto"/>
              <w:bottom w:val="single" w:sz="4" w:space="0" w:color="auto"/>
              <w:right w:val="single" w:sz="4" w:space="0" w:color="auto"/>
            </w:tcBorders>
          </w:tcPr>
          <w:p w14:paraId="1819331C" w14:textId="77777777" w:rsidR="00A755FF" w:rsidRDefault="00A755FF" w:rsidP="0022285B">
            <w:pPr>
              <w:pStyle w:val="TAL"/>
              <w:rPr>
                <w:ins w:id="1492" w:author="Huawei" w:date="2023-09-28T10:47:00Z"/>
                <w:rFonts w:cs="Arial"/>
                <w:szCs w:val="18"/>
              </w:rPr>
            </w:pPr>
          </w:p>
        </w:tc>
      </w:tr>
      <w:tr w:rsidR="00A755FF" w14:paraId="70B4AF6D" w14:textId="77777777" w:rsidTr="003B7FBF">
        <w:trPr>
          <w:jc w:val="center"/>
          <w:ins w:id="1493"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072F7D0A" w14:textId="77777777" w:rsidR="00A755FF" w:rsidRDefault="00A755FF" w:rsidP="0022285B">
            <w:pPr>
              <w:pStyle w:val="TAL"/>
              <w:jc w:val="center"/>
              <w:rPr>
                <w:ins w:id="1494" w:author="Huawei" w:date="2023-09-28T10:47:00Z"/>
              </w:rPr>
            </w:pPr>
            <w:ins w:id="1495" w:author="Xiaomi" w:date="2023-11-03T11:38:00Z">
              <w:r>
                <w:rPr>
                  <w:lang w:eastAsia="zh-CN"/>
                </w:rPr>
                <w:t>C</w:t>
              </w:r>
            </w:ins>
            <w:ins w:id="1496" w:author="Huawei" w:date="2023-09-28T16:28:00Z">
              <w:r>
                <w:rPr>
                  <w:lang w:eastAsia="zh-CN"/>
                </w:rPr>
                <w:t>hosenPc5CipheringAlgorithm</w:t>
              </w:r>
            </w:ins>
          </w:p>
        </w:tc>
        <w:tc>
          <w:tcPr>
            <w:tcW w:w="1416" w:type="dxa"/>
            <w:tcBorders>
              <w:top w:val="single" w:sz="4" w:space="0" w:color="auto"/>
              <w:left w:val="single" w:sz="4" w:space="0" w:color="auto"/>
              <w:bottom w:val="single" w:sz="4" w:space="0" w:color="auto"/>
              <w:right w:val="single" w:sz="4" w:space="0" w:color="auto"/>
            </w:tcBorders>
            <w:hideMark/>
          </w:tcPr>
          <w:p w14:paraId="43DC98E3" w14:textId="77777777" w:rsidR="00A755FF" w:rsidRDefault="00A755FF" w:rsidP="0022285B">
            <w:pPr>
              <w:pStyle w:val="TAL"/>
              <w:rPr>
                <w:ins w:id="1497" w:author="Huawei" w:date="2023-09-28T10:47:00Z"/>
              </w:rPr>
            </w:pPr>
            <w:ins w:id="1498" w:author="Huawei" w:date="2023-09-28T14:19:00Z">
              <w:r>
                <w:t>6.</w:t>
              </w:r>
              <w:r w:rsidRPr="00430DB9">
                <w:rPr>
                  <w:highlight w:val="yellow"/>
                </w:rPr>
                <w:t>y</w:t>
              </w:r>
            </w:ins>
            <w:ins w:id="1499" w:author="Huawei" w:date="2023-09-28T10:47:00Z">
              <w:r>
                <w:t>.6.3</w:t>
              </w:r>
            </w:ins>
          </w:p>
        </w:tc>
        <w:tc>
          <w:tcPr>
            <w:tcW w:w="3325" w:type="dxa"/>
            <w:tcBorders>
              <w:top w:val="single" w:sz="4" w:space="0" w:color="auto"/>
              <w:left w:val="single" w:sz="4" w:space="0" w:color="auto"/>
              <w:bottom w:val="single" w:sz="4" w:space="0" w:color="auto"/>
              <w:right w:val="single" w:sz="4" w:space="0" w:color="auto"/>
            </w:tcBorders>
          </w:tcPr>
          <w:p w14:paraId="00E21569" w14:textId="77777777" w:rsidR="00A755FF" w:rsidRDefault="00A755FF" w:rsidP="0022285B">
            <w:pPr>
              <w:pStyle w:val="TAL"/>
              <w:rPr>
                <w:ins w:id="1500" w:author="Huawei" w:date="2023-09-28T10:47:00Z"/>
                <w:rFonts w:cs="Arial"/>
                <w:szCs w:val="18"/>
              </w:rPr>
            </w:pPr>
            <w:ins w:id="1501" w:author="Huawei" w:date="2023-09-28T16:28:00Z">
              <w:r>
                <w:t xml:space="preserve">The </w:t>
              </w:r>
              <w:r>
                <w:rPr>
                  <w:lang w:eastAsia="zh-CN"/>
                </w:rPr>
                <w:t>chosen PC5 ciphering algorithm</w:t>
              </w:r>
            </w:ins>
          </w:p>
        </w:tc>
        <w:tc>
          <w:tcPr>
            <w:tcW w:w="2085" w:type="dxa"/>
            <w:tcBorders>
              <w:top w:val="single" w:sz="4" w:space="0" w:color="auto"/>
              <w:left w:val="single" w:sz="4" w:space="0" w:color="auto"/>
              <w:bottom w:val="single" w:sz="4" w:space="0" w:color="auto"/>
              <w:right w:val="single" w:sz="4" w:space="0" w:color="auto"/>
            </w:tcBorders>
          </w:tcPr>
          <w:p w14:paraId="7C5C018E" w14:textId="77777777" w:rsidR="00A755FF" w:rsidRDefault="00A755FF" w:rsidP="0022285B">
            <w:pPr>
              <w:pStyle w:val="TAL"/>
              <w:rPr>
                <w:ins w:id="1502" w:author="Huawei" w:date="2023-09-28T10:47:00Z"/>
                <w:rFonts w:cs="Arial"/>
                <w:szCs w:val="18"/>
              </w:rPr>
            </w:pPr>
          </w:p>
        </w:tc>
      </w:tr>
      <w:tr w:rsidR="00A755FF" w14:paraId="5850AF1F" w14:textId="77777777" w:rsidTr="003B7FBF">
        <w:trPr>
          <w:jc w:val="center"/>
          <w:ins w:id="1503" w:author="Huawei" w:date="2023-09-28T10:47:00Z"/>
        </w:trPr>
        <w:tc>
          <w:tcPr>
            <w:tcW w:w="2598" w:type="dxa"/>
            <w:tcBorders>
              <w:top w:val="single" w:sz="4" w:space="0" w:color="auto"/>
              <w:left w:val="single" w:sz="4" w:space="0" w:color="auto"/>
              <w:bottom w:val="single" w:sz="4" w:space="0" w:color="auto"/>
              <w:right w:val="single" w:sz="4" w:space="0" w:color="auto"/>
            </w:tcBorders>
          </w:tcPr>
          <w:p w14:paraId="5EBAE44D" w14:textId="77777777" w:rsidR="00A755FF" w:rsidRDefault="00A755FF" w:rsidP="0022285B">
            <w:pPr>
              <w:pStyle w:val="TAL"/>
              <w:rPr>
                <w:ins w:id="1504" w:author="Huawei" w:date="2023-09-28T10:47:00Z"/>
                <w:lang w:eastAsia="zh-CN"/>
              </w:rPr>
            </w:pPr>
            <w:proofErr w:type="spellStart"/>
            <w:ins w:id="1505" w:author="Huawei" w:date="2023-09-28T16:35:00Z">
              <w:r>
                <w:rPr>
                  <w:lang w:eastAsia="zh-CN"/>
                </w:rPr>
                <w:t>Duik</w:t>
              </w:r>
            </w:ins>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2D559FB" w14:textId="77777777" w:rsidR="00A755FF" w:rsidRDefault="00A755FF" w:rsidP="0022285B">
            <w:pPr>
              <w:pStyle w:val="TAL"/>
              <w:rPr>
                <w:ins w:id="1506" w:author="Huawei" w:date="2023-09-28T10:47:00Z"/>
              </w:rPr>
            </w:pPr>
            <w:ins w:id="1507" w:author="Huawei" w:date="2023-09-28T14:19:00Z">
              <w:r>
                <w:t>6.</w:t>
              </w:r>
              <w:r w:rsidRPr="00430DB9">
                <w:rPr>
                  <w:highlight w:val="yellow"/>
                </w:rPr>
                <w:t>y</w:t>
              </w:r>
            </w:ins>
            <w:ins w:id="1508" w:author="Huawei" w:date="2023-09-28T10:47:00Z">
              <w:r>
                <w:t>.6.3</w:t>
              </w:r>
            </w:ins>
          </w:p>
        </w:tc>
        <w:tc>
          <w:tcPr>
            <w:tcW w:w="3325" w:type="dxa"/>
            <w:tcBorders>
              <w:top w:val="single" w:sz="4" w:space="0" w:color="auto"/>
              <w:left w:val="single" w:sz="4" w:space="0" w:color="auto"/>
              <w:bottom w:val="single" w:sz="4" w:space="0" w:color="auto"/>
              <w:right w:val="single" w:sz="4" w:space="0" w:color="auto"/>
            </w:tcBorders>
          </w:tcPr>
          <w:p w14:paraId="0DE9BD44" w14:textId="77777777" w:rsidR="00A755FF" w:rsidRDefault="00A755FF" w:rsidP="0022285B">
            <w:pPr>
              <w:pStyle w:val="TAL"/>
              <w:rPr>
                <w:ins w:id="1509" w:author="Huawei" w:date="2023-09-28T10:47:00Z"/>
                <w:rFonts w:cs="Arial"/>
                <w:szCs w:val="18"/>
                <w:lang w:eastAsia="zh-CN"/>
              </w:rPr>
            </w:pPr>
            <w:ins w:id="1510" w:author="Huawei" w:date="2023-09-28T16:35:00Z">
              <w:r w:rsidRPr="008F772C">
                <w:rPr>
                  <w:rFonts w:cs="Arial"/>
                  <w:szCs w:val="18"/>
                  <w:lang w:eastAsia="zh-CN"/>
                </w:rPr>
                <w:t>Discovery User Integrity Key</w:t>
              </w:r>
            </w:ins>
          </w:p>
        </w:tc>
        <w:tc>
          <w:tcPr>
            <w:tcW w:w="2085" w:type="dxa"/>
            <w:tcBorders>
              <w:top w:val="single" w:sz="4" w:space="0" w:color="auto"/>
              <w:left w:val="single" w:sz="4" w:space="0" w:color="auto"/>
              <w:bottom w:val="single" w:sz="4" w:space="0" w:color="auto"/>
              <w:right w:val="single" w:sz="4" w:space="0" w:color="auto"/>
            </w:tcBorders>
          </w:tcPr>
          <w:p w14:paraId="5B0E8D54" w14:textId="77777777" w:rsidR="00A755FF" w:rsidRDefault="00A755FF" w:rsidP="0022285B">
            <w:pPr>
              <w:pStyle w:val="TAL"/>
              <w:rPr>
                <w:ins w:id="1511" w:author="Huawei" w:date="2023-09-28T10:47:00Z"/>
                <w:rFonts w:cs="Arial"/>
                <w:szCs w:val="18"/>
              </w:rPr>
            </w:pPr>
          </w:p>
        </w:tc>
      </w:tr>
      <w:tr w:rsidR="003B7FBF" w14:paraId="07CB60F4" w14:textId="77777777" w:rsidTr="003B7FBF">
        <w:trPr>
          <w:jc w:val="center"/>
          <w:ins w:id="1512" w:author="Huawei1" w:date="2023-11-16T11:34:00Z"/>
        </w:trPr>
        <w:tc>
          <w:tcPr>
            <w:tcW w:w="2598" w:type="dxa"/>
            <w:tcBorders>
              <w:top w:val="single" w:sz="4" w:space="0" w:color="auto"/>
              <w:left w:val="single" w:sz="4" w:space="0" w:color="auto"/>
              <w:bottom w:val="single" w:sz="4" w:space="0" w:color="auto"/>
              <w:right w:val="single" w:sz="4" w:space="0" w:color="auto"/>
            </w:tcBorders>
          </w:tcPr>
          <w:p w14:paraId="4D267A2B" w14:textId="2D1BE1C3" w:rsidR="003B7FBF" w:rsidRDefault="003B7FBF" w:rsidP="003B7FBF">
            <w:pPr>
              <w:pStyle w:val="TAL"/>
              <w:rPr>
                <w:ins w:id="1513" w:author="Huawei1" w:date="2023-11-16T11:34:00Z"/>
                <w:lang w:eastAsia="zh-CN"/>
              </w:rPr>
            </w:pPr>
            <w:ins w:id="1514" w:author="Huawei1" w:date="2023-11-16T11:34:00Z">
              <w:r>
                <w:rPr>
                  <w:rFonts w:hint="eastAsia"/>
                  <w:lang w:eastAsia="zh-CN"/>
                </w:rPr>
                <w:t>D</w:t>
              </w:r>
              <w:r>
                <w:rPr>
                  <w:lang w:eastAsia="zh-CN"/>
                </w:rPr>
                <w:t>uck</w:t>
              </w:r>
            </w:ins>
          </w:p>
        </w:tc>
        <w:tc>
          <w:tcPr>
            <w:tcW w:w="1416" w:type="dxa"/>
            <w:tcBorders>
              <w:top w:val="single" w:sz="4" w:space="0" w:color="auto"/>
              <w:left w:val="single" w:sz="4" w:space="0" w:color="auto"/>
              <w:bottom w:val="single" w:sz="4" w:space="0" w:color="auto"/>
              <w:right w:val="single" w:sz="4" w:space="0" w:color="auto"/>
            </w:tcBorders>
          </w:tcPr>
          <w:p w14:paraId="5829A421" w14:textId="76803A40" w:rsidR="003B7FBF" w:rsidRDefault="003B7FBF" w:rsidP="003B7FBF">
            <w:pPr>
              <w:pStyle w:val="TAL"/>
              <w:rPr>
                <w:ins w:id="1515" w:author="Huawei1" w:date="2023-11-16T11:34:00Z"/>
              </w:rPr>
            </w:pPr>
            <w:ins w:id="1516" w:author="Huawei1" w:date="2023-11-16T11:34:00Z">
              <w:r>
                <w:t>6.</w:t>
              </w:r>
              <w:r w:rsidRPr="00430DB9">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508A5E07" w14:textId="52AE0CC7" w:rsidR="003B7FBF" w:rsidRPr="008F772C" w:rsidRDefault="003B7FBF" w:rsidP="003B7FBF">
            <w:pPr>
              <w:pStyle w:val="TAL"/>
              <w:rPr>
                <w:ins w:id="1517" w:author="Huawei1" w:date="2023-11-16T11:34:00Z"/>
                <w:rFonts w:cs="Arial"/>
                <w:szCs w:val="18"/>
                <w:lang w:eastAsia="zh-CN"/>
              </w:rPr>
            </w:pPr>
            <w:ins w:id="1518" w:author="Huawei1" w:date="2023-11-16T11:34:00Z">
              <w:r>
                <w:rPr>
                  <w:lang w:eastAsia="zh-CN"/>
                </w:rPr>
                <w:t xml:space="preserve">Discovery User </w:t>
              </w:r>
              <w:r w:rsidRPr="000F4887">
                <w:rPr>
                  <w:noProof/>
                </w:rPr>
                <w:t>Confidentility</w:t>
              </w:r>
              <w:r>
                <w:rPr>
                  <w:lang w:eastAsia="zh-CN"/>
                </w:rPr>
                <w:t xml:space="preserve"> Key</w:t>
              </w:r>
            </w:ins>
          </w:p>
        </w:tc>
        <w:tc>
          <w:tcPr>
            <w:tcW w:w="2085" w:type="dxa"/>
            <w:tcBorders>
              <w:top w:val="single" w:sz="4" w:space="0" w:color="auto"/>
              <w:left w:val="single" w:sz="4" w:space="0" w:color="auto"/>
              <w:bottom w:val="single" w:sz="4" w:space="0" w:color="auto"/>
              <w:right w:val="single" w:sz="4" w:space="0" w:color="auto"/>
            </w:tcBorders>
          </w:tcPr>
          <w:p w14:paraId="67461CCA" w14:textId="77777777" w:rsidR="003B7FBF" w:rsidRDefault="003B7FBF" w:rsidP="003B7FBF">
            <w:pPr>
              <w:pStyle w:val="TAL"/>
              <w:rPr>
                <w:ins w:id="1519" w:author="Huawei1" w:date="2023-11-16T11:34:00Z"/>
                <w:rFonts w:cs="Arial"/>
                <w:szCs w:val="18"/>
              </w:rPr>
            </w:pPr>
          </w:p>
        </w:tc>
      </w:tr>
      <w:tr w:rsidR="003B7FBF" w14:paraId="1582F36C" w14:textId="77777777" w:rsidTr="003B7FBF">
        <w:trPr>
          <w:jc w:val="center"/>
          <w:ins w:id="1520" w:author="Huawei1" w:date="2023-11-16T11:34:00Z"/>
        </w:trPr>
        <w:tc>
          <w:tcPr>
            <w:tcW w:w="2598" w:type="dxa"/>
            <w:tcBorders>
              <w:top w:val="single" w:sz="4" w:space="0" w:color="auto"/>
              <w:left w:val="single" w:sz="4" w:space="0" w:color="auto"/>
              <w:bottom w:val="single" w:sz="4" w:space="0" w:color="auto"/>
              <w:right w:val="single" w:sz="4" w:space="0" w:color="auto"/>
            </w:tcBorders>
          </w:tcPr>
          <w:p w14:paraId="7D643FA3" w14:textId="2EDE811C" w:rsidR="003B7FBF" w:rsidRDefault="003B7FBF" w:rsidP="003B7FBF">
            <w:pPr>
              <w:pStyle w:val="TAL"/>
              <w:rPr>
                <w:ins w:id="1521" w:author="Huawei1" w:date="2023-11-16T11:34:00Z"/>
                <w:lang w:eastAsia="zh-CN"/>
              </w:rPr>
            </w:pPr>
            <w:ins w:id="1522" w:author="Huawei1" w:date="2023-11-16T11:34:00Z">
              <w:r>
                <w:rPr>
                  <w:rFonts w:hint="eastAsia"/>
                  <w:lang w:eastAsia="zh-CN"/>
                </w:rPr>
                <w:t>D</w:t>
              </w:r>
              <w:r>
                <w:rPr>
                  <w:lang w:eastAsia="zh-CN"/>
                </w:rPr>
                <w:t>usk</w:t>
              </w:r>
            </w:ins>
          </w:p>
        </w:tc>
        <w:tc>
          <w:tcPr>
            <w:tcW w:w="1416" w:type="dxa"/>
            <w:tcBorders>
              <w:top w:val="single" w:sz="4" w:space="0" w:color="auto"/>
              <w:left w:val="single" w:sz="4" w:space="0" w:color="auto"/>
              <w:bottom w:val="single" w:sz="4" w:space="0" w:color="auto"/>
              <w:right w:val="single" w:sz="4" w:space="0" w:color="auto"/>
            </w:tcBorders>
          </w:tcPr>
          <w:p w14:paraId="09EA5D9C" w14:textId="3047A376" w:rsidR="003B7FBF" w:rsidRDefault="003B7FBF" w:rsidP="003B7FBF">
            <w:pPr>
              <w:pStyle w:val="TAL"/>
              <w:rPr>
                <w:ins w:id="1523" w:author="Huawei1" w:date="2023-11-16T11:34:00Z"/>
              </w:rPr>
            </w:pPr>
            <w:ins w:id="1524" w:author="Huawei1" w:date="2023-11-16T11:34:00Z">
              <w:r>
                <w:t>6.</w:t>
              </w:r>
              <w:r w:rsidRPr="00430DB9">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7F15D3DA" w14:textId="7A2D0DAC" w:rsidR="003B7FBF" w:rsidRPr="008F772C" w:rsidRDefault="003B7FBF" w:rsidP="003B7FBF">
            <w:pPr>
              <w:pStyle w:val="TAL"/>
              <w:rPr>
                <w:ins w:id="1525" w:author="Huawei1" w:date="2023-11-16T11:34:00Z"/>
                <w:rFonts w:cs="Arial"/>
                <w:szCs w:val="18"/>
                <w:lang w:eastAsia="zh-CN"/>
              </w:rPr>
            </w:pPr>
            <w:ins w:id="1526" w:author="Huawei1" w:date="2023-11-16T11:34:00Z">
              <w:r>
                <w:rPr>
                  <w:lang w:eastAsia="zh-CN"/>
                </w:rPr>
                <w:t xml:space="preserve">Discovery User </w:t>
              </w:r>
              <w:r w:rsidRPr="00611F2A">
                <w:rPr>
                  <w:noProof/>
                </w:rPr>
                <w:t>Scrambling</w:t>
              </w:r>
              <w:r>
                <w:rPr>
                  <w:lang w:eastAsia="zh-CN"/>
                </w:rPr>
                <w:t xml:space="preserve"> Key</w:t>
              </w:r>
            </w:ins>
          </w:p>
        </w:tc>
        <w:tc>
          <w:tcPr>
            <w:tcW w:w="2085" w:type="dxa"/>
            <w:tcBorders>
              <w:top w:val="single" w:sz="4" w:space="0" w:color="auto"/>
              <w:left w:val="single" w:sz="4" w:space="0" w:color="auto"/>
              <w:bottom w:val="single" w:sz="4" w:space="0" w:color="auto"/>
              <w:right w:val="single" w:sz="4" w:space="0" w:color="auto"/>
            </w:tcBorders>
          </w:tcPr>
          <w:p w14:paraId="036D5C84" w14:textId="77777777" w:rsidR="003B7FBF" w:rsidRDefault="003B7FBF" w:rsidP="003B7FBF">
            <w:pPr>
              <w:pStyle w:val="TAL"/>
              <w:rPr>
                <w:ins w:id="1527" w:author="Huawei1" w:date="2023-11-16T11:34:00Z"/>
                <w:rFonts w:cs="Arial"/>
                <w:szCs w:val="18"/>
              </w:rPr>
            </w:pPr>
          </w:p>
        </w:tc>
      </w:tr>
      <w:tr w:rsidR="003B7FBF" w14:paraId="5DFF58C4" w14:textId="77777777" w:rsidTr="003B7FBF">
        <w:trPr>
          <w:jc w:val="center"/>
          <w:ins w:id="1528" w:author="Huawei1" w:date="2023-11-16T11:34:00Z"/>
        </w:trPr>
        <w:tc>
          <w:tcPr>
            <w:tcW w:w="2598" w:type="dxa"/>
            <w:tcBorders>
              <w:top w:val="single" w:sz="4" w:space="0" w:color="auto"/>
              <w:left w:val="single" w:sz="4" w:space="0" w:color="auto"/>
              <w:bottom w:val="single" w:sz="4" w:space="0" w:color="auto"/>
              <w:right w:val="single" w:sz="4" w:space="0" w:color="auto"/>
            </w:tcBorders>
          </w:tcPr>
          <w:p w14:paraId="642ECEF2" w14:textId="4576121D" w:rsidR="003B7FBF" w:rsidRDefault="003B7FBF" w:rsidP="003B7FBF">
            <w:pPr>
              <w:pStyle w:val="TAL"/>
              <w:rPr>
                <w:ins w:id="1529" w:author="Huawei1" w:date="2023-11-16T11:34:00Z"/>
                <w:lang w:eastAsia="zh-CN"/>
              </w:rPr>
            </w:pPr>
            <w:proofErr w:type="spellStart"/>
            <w:ins w:id="1530" w:author="Huawei1" w:date="2023-11-16T11:35:00Z">
              <w:r>
                <w:t>U</w:t>
              </w:r>
              <w:r w:rsidRPr="00152E6E">
                <w:t>serInfoId</w:t>
              </w:r>
            </w:ins>
            <w:proofErr w:type="spellEnd"/>
          </w:p>
        </w:tc>
        <w:tc>
          <w:tcPr>
            <w:tcW w:w="1416" w:type="dxa"/>
            <w:tcBorders>
              <w:top w:val="single" w:sz="4" w:space="0" w:color="auto"/>
              <w:left w:val="single" w:sz="4" w:space="0" w:color="auto"/>
              <w:bottom w:val="single" w:sz="4" w:space="0" w:color="auto"/>
              <w:right w:val="single" w:sz="4" w:space="0" w:color="auto"/>
            </w:tcBorders>
          </w:tcPr>
          <w:p w14:paraId="72C5FAA5" w14:textId="61C10591" w:rsidR="003B7FBF" w:rsidRDefault="003B7FBF" w:rsidP="003B7FBF">
            <w:pPr>
              <w:pStyle w:val="TAL"/>
              <w:rPr>
                <w:ins w:id="1531" w:author="Huawei1" w:date="2023-11-16T11:34:00Z"/>
              </w:rPr>
            </w:pPr>
            <w:ins w:id="1532" w:author="Huawei1" w:date="2023-11-16T11:34:00Z">
              <w:r>
                <w:t>6.</w:t>
              </w:r>
              <w:r w:rsidRPr="00430DB9">
                <w:rPr>
                  <w:highlight w:val="yellow"/>
                </w:rPr>
                <w:t>y</w:t>
              </w:r>
              <w:r>
                <w:t>.6.3</w:t>
              </w:r>
            </w:ins>
          </w:p>
        </w:tc>
        <w:tc>
          <w:tcPr>
            <w:tcW w:w="3325" w:type="dxa"/>
            <w:tcBorders>
              <w:top w:val="single" w:sz="4" w:space="0" w:color="auto"/>
              <w:left w:val="single" w:sz="4" w:space="0" w:color="auto"/>
              <w:bottom w:val="single" w:sz="4" w:space="0" w:color="auto"/>
              <w:right w:val="single" w:sz="4" w:space="0" w:color="auto"/>
            </w:tcBorders>
          </w:tcPr>
          <w:p w14:paraId="302D78E3" w14:textId="59E88B1E" w:rsidR="003B7FBF" w:rsidRPr="008F772C" w:rsidRDefault="003B7FBF" w:rsidP="003B7FBF">
            <w:pPr>
              <w:pStyle w:val="TAL"/>
              <w:rPr>
                <w:ins w:id="1533" w:author="Huawei1" w:date="2023-11-16T11:34:00Z"/>
                <w:rFonts w:cs="Arial"/>
                <w:szCs w:val="18"/>
                <w:lang w:eastAsia="zh-CN"/>
              </w:rPr>
            </w:pPr>
            <w:ins w:id="1534" w:author="Huawei1" w:date="2023-11-16T11:35:00Z">
              <w:r>
                <w:rPr>
                  <w:rFonts w:cs="Arial" w:hint="eastAsia"/>
                  <w:szCs w:val="18"/>
                  <w:lang w:eastAsia="zh-CN"/>
                </w:rPr>
                <w:t>U</w:t>
              </w:r>
              <w:r>
                <w:rPr>
                  <w:rFonts w:cs="Arial"/>
                  <w:szCs w:val="18"/>
                  <w:lang w:eastAsia="zh-CN"/>
                </w:rPr>
                <w:t>ser Info ID</w:t>
              </w:r>
            </w:ins>
            <w:bookmarkStart w:id="1535" w:name="_GoBack"/>
            <w:bookmarkEnd w:id="1535"/>
          </w:p>
        </w:tc>
        <w:tc>
          <w:tcPr>
            <w:tcW w:w="2085" w:type="dxa"/>
            <w:tcBorders>
              <w:top w:val="single" w:sz="4" w:space="0" w:color="auto"/>
              <w:left w:val="single" w:sz="4" w:space="0" w:color="auto"/>
              <w:bottom w:val="single" w:sz="4" w:space="0" w:color="auto"/>
              <w:right w:val="single" w:sz="4" w:space="0" w:color="auto"/>
            </w:tcBorders>
          </w:tcPr>
          <w:p w14:paraId="5B837A80" w14:textId="77777777" w:rsidR="003B7FBF" w:rsidRDefault="003B7FBF" w:rsidP="003B7FBF">
            <w:pPr>
              <w:pStyle w:val="TAL"/>
              <w:rPr>
                <w:ins w:id="1536" w:author="Huawei1" w:date="2023-11-16T11:34:00Z"/>
                <w:rFonts w:cs="Arial"/>
                <w:szCs w:val="18"/>
              </w:rPr>
            </w:pPr>
          </w:p>
        </w:tc>
      </w:tr>
    </w:tbl>
    <w:p w14:paraId="2A5B2FC6" w14:textId="77777777" w:rsidR="00A755FF" w:rsidRDefault="00A755FF" w:rsidP="00A755FF">
      <w:pPr>
        <w:rPr>
          <w:ins w:id="1537" w:author="Huawei" w:date="2023-09-28T10:47:00Z"/>
          <w:rFonts w:eastAsia="等线"/>
          <w:lang w:eastAsia="en-US"/>
        </w:rPr>
      </w:pPr>
    </w:p>
    <w:p w14:paraId="07448DE8" w14:textId="77777777" w:rsidR="00A755FF" w:rsidRDefault="00A755FF" w:rsidP="00A755FF">
      <w:pPr>
        <w:rPr>
          <w:ins w:id="1538" w:author="Huawei" w:date="2023-09-28T10:47:00Z"/>
        </w:rPr>
      </w:pPr>
      <w:ins w:id="1539" w:author="Huawei" w:date="2023-09-28T10:47:00Z">
        <w:r>
          <w:t>Table</w:t>
        </w:r>
      </w:ins>
      <w:ins w:id="1540" w:author="Huawei1" w:date="2023-10-11T16:55:00Z">
        <w:r w:rsidRPr="00330B48">
          <w:t> </w:t>
        </w:r>
      </w:ins>
      <w:ins w:id="1541" w:author="Huawei" w:date="2023-09-28T14:19:00Z">
        <w:r>
          <w:t>6.</w:t>
        </w:r>
        <w:r w:rsidRPr="00430DB9">
          <w:rPr>
            <w:highlight w:val="yellow"/>
          </w:rPr>
          <w:t>y</w:t>
        </w:r>
      </w:ins>
      <w:ins w:id="1542" w:author="Huawei" w:date="2023-09-28T10:47:00Z">
        <w:r>
          <w:t xml:space="preserve">.6.1-2 specifies data types re-used by the </w:t>
        </w:r>
      </w:ins>
      <w:proofErr w:type="spellStart"/>
      <w:ins w:id="1543" w:author="Huawei" w:date="2023-09-28T14:20:00Z">
        <w:r>
          <w:rPr>
            <w:lang w:eastAsia="zh-CN"/>
          </w:rPr>
          <w:t>Npkmf_Discovery</w:t>
        </w:r>
      </w:ins>
      <w:proofErr w:type="spellEnd"/>
      <w:ins w:id="1544"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545" w:author="Huawei" w:date="2023-09-28T14:20:00Z">
        <w:r>
          <w:rPr>
            <w:lang w:eastAsia="zh-CN"/>
          </w:rPr>
          <w:t>Npkmf_Discovery</w:t>
        </w:r>
      </w:ins>
      <w:proofErr w:type="spellEnd"/>
      <w:ins w:id="1546" w:author="Huawei" w:date="2023-09-28T10:47:00Z">
        <w:r>
          <w:t xml:space="preserve"> service based interface.</w:t>
        </w:r>
      </w:ins>
    </w:p>
    <w:p w14:paraId="6C04C1FD" w14:textId="77777777" w:rsidR="00A755FF" w:rsidRDefault="00A755FF" w:rsidP="00A755FF">
      <w:pPr>
        <w:pStyle w:val="TH"/>
        <w:rPr>
          <w:ins w:id="1547" w:author="Huawei" w:date="2023-09-28T10:47:00Z"/>
        </w:rPr>
      </w:pPr>
      <w:ins w:id="1548" w:author="Huawei" w:date="2023-09-28T10:47:00Z">
        <w:r>
          <w:t>Table</w:t>
        </w:r>
      </w:ins>
      <w:ins w:id="1549" w:author="Huawei1" w:date="2023-10-11T16:55:00Z">
        <w:r w:rsidRPr="00330B48">
          <w:t> </w:t>
        </w:r>
      </w:ins>
      <w:ins w:id="1550" w:author="Huawei" w:date="2023-09-28T14:19:00Z">
        <w:r>
          <w:t>6.</w:t>
        </w:r>
        <w:r w:rsidRPr="00430DB9">
          <w:rPr>
            <w:highlight w:val="yellow"/>
          </w:rPr>
          <w:t>y</w:t>
        </w:r>
      </w:ins>
      <w:ins w:id="1551" w:author="Huawei" w:date="2023-09-28T10:47:00Z">
        <w:r>
          <w:t xml:space="preserve">.6.1-2: </w:t>
        </w:r>
      </w:ins>
      <w:proofErr w:type="spellStart"/>
      <w:ins w:id="1552" w:author="Huawei" w:date="2023-09-28T14:20:00Z">
        <w:r>
          <w:rPr>
            <w:lang w:eastAsia="zh-CN"/>
          </w:rPr>
          <w:t>Npkmf_Discovery</w:t>
        </w:r>
      </w:ins>
      <w:proofErr w:type="spellEnd"/>
      <w:ins w:id="1553"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A755FF" w14:paraId="413E2D16" w14:textId="77777777" w:rsidTr="0022285B">
        <w:trPr>
          <w:jc w:val="center"/>
          <w:ins w:id="1554"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D92F668" w14:textId="77777777" w:rsidR="00A755FF" w:rsidRDefault="00A755FF" w:rsidP="0022285B">
            <w:pPr>
              <w:pStyle w:val="TAH"/>
              <w:rPr>
                <w:ins w:id="1555" w:author="Huawei" w:date="2023-09-28T10:47:00Z"/>
              </w:rPr>
            </w:pPr>
            <w:ins w:id="1556"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A03B20C" w14:textId="77777777" w:rsidR="00A755FF" w:rsidRDefault="00A755FF" w:rsidP="0022285B">
            <w:pPr>
              <w:pStyle w:val="TAH"/>
              <w:rPr>
                <w:ins w:id="1557" w:author="Huawei" w:date="2023-09-28T10:47:00Z"/>
              </w:rPr>
            </w:pPr>
            <w:ins w:id="1558"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AD24E06" w14:textId="77777777" w:rsidR="00A755FF" w:rsidRDefault="00A755FF" w:rsidP="0022285B">
            <w:pPr>
              <w:pStyle w:val="TAH"/>
              <w:rPr>
                <w:ins w:id="1559" w:author="Huawei" w:date="2023-09-28T10:47:00Z"/>
              </w:rPr>
            </w:pPr>
            <w:ins w:id="1560"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10829F3" w14:textId="77777777" w:rsidR="00A755FF" w:rsidRDefault="00A755FF" w:rsidP="0022285B">
            <w:pPr>
              <w:pStyle w:val="TAH"/>
              <w:rPr>
                <w:ins w:id="1561" w:author="Huawei" w:date="2023-09-28T10:47:00Z"/>
              </w:rPr>
            </w:pPr>
            <w:ins w:id="1562" w:author="Huawei" w:date="2023-09-28T10:47:00Z">
              <w:r>
                <w:t>Applicability</w:t>
              </w:r>
            </w:ins>
          </w:p>
        </w:tc>
      </w:tr>
      <w:tr w:rsidR="00A755FF" w14:paraId="77A9E7D1" w14:textId="77777777" w:rsidTr="0022285B">
        <w:trPr>
          <w:jc w:val="center"/>
          <w:ins w:id="1563"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9548EB8" w14:textId="77777777" w:rsidR="00A755FF" w:rsidRDefault="00A755FF" w:rsidP="0022285B">
            <w:pPr>
              <w:pStyle w:val="TAL"/>
              <w:rPr>
                <w:ins w:id="1564" w:author="Huawei" w:date="2023-09-28T15:43:00Z"/>
              </w:rPr>
            </w:pPr>
            <w:proofErr w:type="spellStart"/>
            <w:ins w:id="1565"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0BF3E7A3" w14:textId="77777777" w:rsidR="00A755FF" w:rsidRDefault="00A755FF" w:rsidP="0022285B">
            <w:pPr>
              <w:pStyle w:val="TAL"/>
              <w:rPr>
                <w:ins w:id="1566" w:author="Huawei" w:date="2023-09-28T15:43:00Z"/>
              </w:rPr>
            </w:pPr>
            <w:ins w:id="1567"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270A13EF" w14:textId="77777777" w:rsidR="00A755FF" w:rsidRDefault="00A755FF" w:rsidP="0022285B">
            <w:pPr>
              <w:pStyle w:val="TAL"/>
              <w:rPr>
                <w:ins w:id="1568" w:author="Huawei" w:date="2023-09-28T15:43:00Z"/>
                <w:rFonts w:cs="Arial"/>
                <w:szCs w:val="18"/>
              </w:rPr>
            </w:pPr>
            <w:ins w:id="1569"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48AB88BF" w14:textId="77777777" w:rsidR="00A755FF" w:rsidRDefault="00A755FF" w:rsidP="0022285B">
            <w:pPr>
              <w:pStyle w:val="TAL"/>
              <w:rPr>
                <w:ins w:id="1570" w:author="Huawei" w:date="2023-09-28T15:43:00Z"/>
                <w:rFonts w:cs="Arial"/>
                <w:szCs w:val="18"/>
              </w:rPr>
            </w:pPr>
          </w:p>
        </w:tc>
      </w:tr>
      <w:tr w:rsidR="00A755FF" w14:paraId="2033AFE0" w14:textId="77777777" w:rsidTr="0022285B">
        <w:trPr>
          <w:jc w:val="center"/>
          <w:ins w:id="1571"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4C2F345C" w14:textId="77777777" w:rsidR="00A755FF" w:rsidRDefault="00A755FF" w:rsidP="0022285B">
            <w:pPr>
              <w:pStyle w:val="TAL"/>
              <w:rPr>
                <w:ins w:id="1572" w:author="Huawei" w:date="2023-09-28T10:47:00Z"/>
              </w:rPr>
            </w:pPr>
            <w:proofErr w:type="spellStart"/>
            <w:ins w:id="1573"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49F89BF1" w14:textId="77777777" w:rsidR="00A755FF" w:rsidRDefault="00A755FF" w:rsidP="0022285B">
            <w:pPr>
              <w:pStyle w:val="TAL"/>
              <w:rPr>
                <w:ins w:id="1574" w:author="Huawei" w:date="2023-09-28T10:47:00Z"/>
              </w:rPr>
            </w:pPr>
            <w:ins w:id="1575" w:author="Huawei" w:date="2023-09-28T10:47:00Z">
              <w:r>
                <w:t>3GPP</w:t>
              </w:r>
            </w:ins>
            <w:ins w:id="1576" w:author="Huawei1" w:date="2023-10-11T16:55:00Z">
              <w:r w:rsidRPr="00330B48">
                <w:t> </w:t>
              </w:r>
            </w:ins>
            <w:ins w:id="1577" w:author="Huawei" w:date="2023-09-28T10:47:00Z">
              <w:r>
                <w:t>TS</w:t>
              </w:r>
            </w:ins>
            <w:ins w:id="1578" w:author="Huawei1" w:date="2023-10-11T16:55:00Z">
              <w:r w:rsidRPr="00330B48">
                <w:t> </w:t>
              </w:r>
            </w:ins>
            <w:ins w:id="1579"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61834351" w14:textId="77777777" w:rsidR="00A755FF" w:rsidRDefault="00A755FF" w:rsidP="0022285B">
            <w:pPr>
              <w:pStyle w:val="TAL"/>
              <w:rPr>
                <w:ins w:id="1580" w:author="Huawei" w:date="2023-09-28T10:47:00Z"/>
                <w:rFonts w:cs="Arial"/>
                <w:szCs w:val="18"/>
              </w:rPr>
            </w:pPr>
            <w:ins w:id="1581"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03BA614E" w14:textId="77777777" w:rsidR="00A755FF" w:rsidRDefault="00A755FF" w:rsidP="0022285B">
            <w:pPr>
              <w:pStyle w:val="TAL"/>
              <w:rPr>
                <w:ins w:id="1582" w:author="Huawei" w:date="2023-09-28T10:47:00Z"/>
                <w:rFonts w:cs="Arial"/>
                <w:szCs w:val="18"/>
              </w:rPr>
            </w:pPr>
          </w:p>
        </w:tc>
      </w:tr>
    </w:tbl>
    <w:p w14:paraId="79EEE33D" w14:textId="77777777" w:rsidR="00A755FF" w:rsidRDefault="00A755FF" w:rsidP="00A755FF">
      <w:pPr>
        <w:rPr>
          <w:ins w:id="1583" w:author="Huawei" w:date="2023-09-28T10:47:00Z"/>
          <w:rFonts w:eastAsia="等线"/>
          <w:lang w:eastAsia="zh-CN"/>
        </w:rPr>
      </w:pPr>
    </w:p>
    <w:p w14:paraId="5C908435" w14:textId="77777777" w:rsidR="00A755FF" w:rsidRDefault="00A755FF" w:rsidP="00A755FF">
      <w:pPr>
        <w:pStyle w:val="4"/>
        <w:rPr>
          <w:ins w:id="1584" w:author="Huawei" w:date="2023-09-28T10:47:00Z"/>
          <w:lang w:val="en-US"/>
        </w:rPr>
      </w:pPr>
      <w:bookmarkStart w:id="1585" w:name="_Toc145953071"/>
      <w:bookmarkStart w:id="1586" w:name="_Toc122090718"/>
      <w:bookmarkStart w:id="1587" w:name="_Toc98142593"/>
      <w:bookmarkStart w:id="1588" w:name="_Toc35971429"/>
      <w:bookmarkStart w:id="1589" w:name="_Toc510696634"/>
      <w:ins w:id="1590" w:author="Huawei" w:date="2023-09-28T14:19:00Z">
        <w:r>
          <w:rPr>
            <w:lang w:val="en-US"/>
          </w:rPr>
          <w:lastRenderedPageBreak/>
          <w:t>6.</w:t>
        </w:r>
        <w:r w:rsidRPr="00430DB9">
          <w:rPr>
            <w:highlight w:val="yellow"/>
            <w:lang w:val="en-US"/>
          </w:rPr>
          <w:t>y</w:t>
        </w:r>
      </w:ins>
      <w:ins w:id="1591" w:author="Huawei" w:date="2023-09-28T10:47:00Z">
        <w:r>
          <w:rPr>
            <w:lang w:val="en-US"/>
          </w:rPr>
          <w:t>.6.2</w:t>
        </w:r>
        <w:r>
          <w:rPr>
            <w:lang w:val="en-US"/>
          </w:rPr>
          <w:tab/>
          <w:t>Structured data types</w:t>
        </w:r>
        <w:bookmarkEnd w:id="1585"/>
        <w:bookmarkEnd w:id="1586"/>
        <w:bookmarkEnd w:id="1587"/>
        <w:bookmarkEnd w:id="1588"/>
        <w:bookmarkEnd w:id="1589"/>
      </w:ins>
    </w:p>
    <w:p w14:paraId="2F2CD892" w14:textId="77777777" w:rsidR="00A755FF" w:rsidRDefault="00A755FF" w:rsidP="00A755FF">
      <w:pPr>
        <w:pStyle w:val="5"/>
        <w:rPr>
          <w:ins w:id="1592" w:author="Huawei" w:date="2023-09-28T10:47:00Z"/>
        </w:rPr>
      </w:pPr>
      <w:bookmarkStart w:id="1593" w:name="_Toc145953072"/>
      <w:bookmarkStart w:id="1594" w:name="_Toc122090719"/>
      <w:bookmarkStart w:id="1595" w:name="_Toc98142594"/>
      <w:bookmarkStart w:id="1596" w:name="_Toc35971430"/>
      <w:bookmarkStart w:id="1597" w:name="_Toc510696635"/>
      <w:ins w:id="1598" w:author="Huawei" w:date="2023-09-28T14:19:00Z">
        <w:r>
          <w:t>6.</w:t>
        </w:r>
        <w:r w:rsidRPr="00430DB9">
          <w:rPr>
            <w:highlight w:val="yellow"/>
          </w:rPr>
          <w:t>y</w:t>
        </w:r>
      </w:ins>
      <w:ins w:id="1599" w:author="Huawei" w:date="2023-09-28T10:47:00Z">
        <w:r>
          <w:t>.6.2.1</w:t>
        </w:r>
        <w:r>
          <w:tab/>
          <w:t>Introduction</w:t>
        </w:r>
        <w:bookmarkEnd w:id="1593"/>
        <w:bookmarkEnd w:id="1594"/>
        <w:bookmarkEnd w:id="1595"/>
        <w:bookmarkEnd w:id="1596"/>
        <w:bookmarkEnd w:id="1597"/>
      </w:ins>
    </w:p>
    <w:p w14:paraId="667D216B" w14:textId="77777777" w:rsidR="00A755FF" w:rsidRDefault="00A755FF" w:rsidP="00A755FF">
      <w:pPr>
        <w:rPr>
          <w:ins w:id="1600" w:author="Huawei" w:date="2023-09-28T10:47:00Z"/>
        </w:rPr>
      </w:pPr>
      <w:ins w:id="1601" w:author="Huawei" w:date="2023-09-28T10:47:00Z">
        <w:r>
          <w:t>This clause defines the structures to be used in resource representations.</w:t>
        </w:r>
      </w:ins>
    </w:p>
    <w:p w14:paraId="6977F18A" w14:textId="77777777" w:rsidR="00A755FF" w:rsidRDefault="00A755FF" w:rsidP="00A755FF">
      <w:pPr>
        <w:pStyle w:val="5"/>
        <w:rPr>
          <w:ins w:id="1602" w:author="Huawei1" w:date="2023-10-12T06:35:00Z"/>
        </w:rPr>
      </w:pPr>
      <w:bookmarkStart w:id="1603" w:name="_Toc145953073"/>
      <w:bookmarkStart w:id="1604" w:name="_Toc122090720"/>
      <w:bookmarkStart w:id="1605" w:name="_Toc98142595"/>
      <w:bookmarkStart w:id="1606" w:name="_Toc35971431"/>
      <w:bookmarkStart w:id="1607" w:name="_Toc510696636"/>
      <w:ins w:id="1608" w:author="Huawei1" w:date="2023-10-12T06:35:00Z">
        <w:r>
          <w:t>6.</w:t>
        </w:r>
        <w:r w:rsidRPr="00430DB9">
          <w:rPr>
            <w:highlight w:val="yellow"/>
          </w:rPr>
          <w:t>y</w:t>
        </w:r>
        <w:r>
          <w:t>.6.2.2</w:t>
        </w:r>
        <w:r>
          <w:tab/>
          <w:t xml:space="preserve">Type: </w:t>
        </w:r>
        <w:bookmarkEnd w:id="1603"/>
        <w:bookmarkEnd w:id="1604"/>
        <w:bookmarkEnd w:id="1605"/>
        <w:bookmarkEnd w:id="1606"/>
        <w:bookmarkEnd w:id="1607"/>
        <w:proofErr w:type="spellStart"/>
        <w:r>
          <w:t>AnnounceAuthData</w:t>
        </w:r>
        <w:proofErr w:type="spellEnd"/>
      </w:ins>
    </w:p>
    <w:p w14:paraId="397A3C03" w14:textId="77777777" w:rsidR="00A755FF" w:rsidRDefault="00A755FF" w:rsidP="00A755FF">
      <w:pPr>
        <w:pStyle w:val="TH"/>
        <w:rPr>
          <w:ins w:id="1609" w:author="Huawei1" w:date="2023-10-12T06:35:00Z"/>
        </w:rPr>
      </w:pPr>
      <w:ins w:id="1610"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55FF" w14:paraId="5F8CE5EA" w14:textId="77777777" w:rsidTr="0022285B">
        <w:trPr>
          <w:jc w:val="center"/>
          <w:ins w:id="161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5D02C1" w14:textId="77777777" w:rsidR="00A755FF" w:rsidRDefault="00A755FF" w:rsidP="0022285B">
            <w:pPr>
              <w:pStyle w:val="TAH"/>
              <w:rPr>
                <w:ins w:id="1612" w:author="Huawei1" w:date="2023-10-12T06:35:00Z"/>
              </w:rPr>
            </w:pPr>
            <w:ins w:id="161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3F5A6B" w14:textId="77777777" w:rsidR="00A755FF" w:rsidRDefault="00A755FF" w:rsidP="0022285B">
            <w:pPr>
              <w:pStyle w:val="TAH"/>
              <w:rPr>
                <w:ins w:id="1614" w:author="Huawei1" w:date="2023-10-12T06:35:00Z"/>
              </w:rPr>
            </w:pPr>
            <w:ins w:id="161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661C" w14:textId="77777777" w:rsidR="00A755FF" w:rsidRDefault="00A755FF" w:rsidP="0022285B">
            <w:pPr>
              <w:pStyle w:val="TAH"/>
              <w:rPr>
                <w:ins w:id="1616" w:author="Huawei1" w:date="2023-10-12T06:35:00Z"/>
              </w:rPr>
            </w:pPr>
            <w:ins w:id="161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65EC3B" w14:textId="77777777" w:rsidR="00A755FF" w:rsidRDefault="00A755FF" w:rsidP="0022285B">
            <w:pPr>
              <w:pStyle w:val="TAH"/>
              <w:jc w:val="left"/>
              <w:rPr>
                <w:ins w:id="1618" w:author="Huawei1" w:date="2023-10-12T06:35:00Z"/>
              </w:rPr>
            </w:pPr>
            <w:ins w:id="1619"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2465C9" w14:textId="77777777" w:rsidR="00A755FF" w:rsidRDefault="00A755FF" w:rsidP="0022285B">
            <w:pPr>
              <w:pStyle w:val="TAH"/>
              <w:rPr>
                <w:ins w:id="1620" w:author="Huawei1" w:date="2023-10-12T06:35:00Z"/>
                <w:rFonts w:cs="Arial"/>
                <w:szCs w:val="18"/>
              </w:rPr>
            </w:pPr>
            <w:ins w:id="1621"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8618089" w14:textId="77777777" w:rsidR="00A755FF" w:rsidRDefault="00A755FF" w:rsidP="0022285B">
            <w:pPr>
              <w:pStyle w:val="TAH"/>
              <w:rPr>
                <w:ins w:id="1622" w:author="Huawei1" w:date="2023-10-12T06:35:00Z"/>
                <w:rFonts w:cs="Arial"/>
                <w:szCs w:val="18"/>
              </w:rPr>
            </w:pPr>
            <w:ins w:id="1623" w:author="Huawei1" w:date="2023-10-12T06:35:00Z">
              <w:r>
                <w:rPr>
                  <w:rFonts w:cs="Arial"/>
                  <w:szCs w:val="18"/>
                </w:rPr>
                <w:t>Applicability</w:t>
              </w:r>
            </w:ins>
          </w:p>
        </w:tc>
      </w:tr>
      <w:tr w:rsidR="00A755FF" w14:paraId="0C1E86CC" w14:textId="77777777" w:rsidTr="0022285B">
        <w:trPr>
          <w:jc w:val="center"/>
          <w:ins w:id="1624"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B5D37F2" w14:textId="77777777" w:rsidR="00A755FF" w:rsidRDefault="00A755FF" w:rsidP="0022285B">
            <w:pPr>
              <w:pStyle w:val="TAL"/>
              <w:rPr>
                <w:ins w:id="1625" w:author="Huawei1" w:date="2023-10-12T06:35:00Z"/>
              </w:rPr>
            </w:pPr>
            <w:proofErr w:type="spellStart"/>
            <w:ins w:id="1626"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02381503" w14:textId="77777777" w:rsidR="00A755FF" w:rsidRDefault="00A755FF" w:rsidP="0022285B">
            <w:pPr>
              <w:pStyle w:val="TAL"/>
              <w:rPr>
                <w:ins w:id="1627" w:author="Huawei1" w:date="2023-10-12T06:35:00Z"/>
              </w:rPr>
            </w:pPr>
            <w:proofErr w:type="spellStart"/>
            <w:ins w:id="1628"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8ABC40" w14:textId="77777777" w:rsidR="00A755FF" w:rsidRDefault="00A755FF" w:rsidP="0022285B">
            <w:pPr>
              <w:pStyle w:val="TAC"/>
              <w:rPr>
                <w:ins w:id="1629" w:author="Huawei1" w:date="2023-10-12T06:35:00Z"/>
              </w:rPr>
            </w:pPr>
            <w:ins w:id="1630"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164CAE1" w14:textId="77777777" w:rsidR="00A755FF" w:rsidRDefault="00A755FF" w:rsidP="0022285B">
            <w:pPr>
              <w:pStyle w:val="TAL"/>
              <w:rPr>
                <w:ins w:id="1631" w:author="Huawei1" w:date="2023-10-12T06:35:00Z"/>
              </w:rPr>
            </w:pPr>
            <w:ins w:id="1632"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02C7EC3D" w14:textId="77777777" w:rsidR="00A755FF" w:rsidRDefault="00A755FF" w:rsidP="0022285B">
            <w:pPr>
              <w:pStyle w:val="TAL"/>
              <w:rPr>
                <w:ins w:id="1633" w:author="Huawei1" w:date="2023-10-12T06:35:00Z"/>
                <w:rFonts w:cs="Arial"/>
                <w:szCs w:val="18"/>
              </w:rPr>
            </w:pPr>
            <w:ins w:id="1634"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4ABE931C" w14:textId="77777777" w:rsidR="00A755FF" w:rsidRDefault="00A755FF" w:rsidP="0022285B">
            <w:pPr>
              <w:pStyle w:val="TAL"/>
              <w:rPr>
                <w:ins w:id="1635" w:author="Huawei1" w:date="2023-10-12T06:35:00Z"/>
                <w:rFonts w:cs="Arial"/>
                <w:szCs w:val="18"/>
              </w:rPr>
            </w:pPr>
          </w:p>
        </w:tc>
      </w:tr>
    </w:tbl>
    <w:p w14:paraId="0A2600A0" w14:textId="77777777" w:rsidR="00A755FF" w:rsidRDefault="00A755FF" w:rsidP="00A755FF">
      <w:pPr>
        <w:rPr>
          <w:ins w:id="1636" w:author="Huawei1" w:date="2023-10-12T06:35:00Z"/>
          <w:rFonts w:eastAsia="等线"/>
          <w:lang w:val="en-US" w:eastAsia="en-US"/>
        </w:rPr>
      </w:pPr>
    </w:p>
    <w:p w14:paraId="6EF2BCA9" w14:textId="77777777" w:rsidR="00A755FF" w:rsidRDefault="00A755FF" w:rsidP="00A755FF">
      <w:pPr>
        <w:pStyle w:val="5"/>
        <w:rPr>
          <w:ins w:id="1637" w:author="Huawei1" w:date="2023-10-12T06:35:00Z"/>
          <w:lang w:eastAsia="zh-CN"/>
        </w:rPr>
      </w:pPr>
      <w:bookmarkStart w:id="1638" w:name="_Toc145953074"/>
      <w:bookmarkStart w:id="1639" w:name="_Toc122090721"/>
      <w:bookmarkStart w:id="1640" w:name="_Toc98142596"/>
      <w:bookmarkStart w:id="1641" w:name="_Toc35971432"/>
      <w:bookmarkStart w:id="1642" w:name="_Toc510696637"/>
      <w:ins w:id="1643" w:author="Huawei1" w:date="2023-10-12T06:35:00Z">
        <w:r>
          <w:t>6.</w:t>
        </w:r>
        <w:r w:rsidRPr="00430DB9">
          <w:rPr>
            <w:highlight w:val="yellow"/>
          </w:rPr>
          <w:t>y</w:t>
        </w:r>
        <w:r>
          <w:t>.6.2.3</w:t>
        </w:r>
        <w:r>
          <w:tab/>
          <w:t xml:space="preserve">Type: </w:t>
        </w:r>
        <w:bookmarkEnd w:id="1638"/>
        <w:bookmarkEnd w:id="1639"/>
        <w:bookmarkEnd w:id="1640"/>
        <w:bookmarkEnd w:id="1641"/>
        <w:bookmarkEnd w:id="1642"/>
        <w:proofErr w:type="spellStart"/>
        <w:r>
          <w:t>MonitorKeyReqData</w:t>
        </w:r>
        <w:proofErr w:type="spellEnd"/>
      </w:ins>
    </w:p>
    <w:p w14:paraId="713C849F" w14:textId="77777777" w:rsidR="00A755FF" w:rsidRDefault="00A755FF" w:rsidP="00A755FF">
      <w:pPr>
        <w:pStyle w:val="TH"/>
        <w:rPr>
          <w:ins w:id="1644" w:author="Huawei1" w:date="2023-10-12T06:35:00Z"/>
        </w:rPr>
      </w:pPr>
      <w:ins w:id="1645"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755FF" w14:paraId="50F85CFF" w14:textId="77777777" w:rsidTr="0022285B">
        <w:trPr>
          <w:jc w:val="center"/>
          <w:ins w:id="1646"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B8B0E3" w14:textId="77777777" w:rsidR="00A755FF" w:rsidRDefault="00A755FF" w:rsidP="0022285B">
            <w:pPr>
              <w:pStyle w:val="TAH"/>
              <w:rPr>
                <w:ins w:id="1647" w:author="Huawei1" w:date="2023-10-12T06:35:00Z"/>
              </w:rPr>
            </w:pPr>
            <w:ins w:id="1648"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D66C84E" w14:textId="77777777" w:rsidR="00A755FF" w:rsidRDefault="00A755FF" w:rsidP="0022285B">
            <w:pPr>
              <w:pStyle w:val="TAH"/>
              <w:rPr>
                <w:ins w:id="1649" w:author="Huawei1" w:date="2023-10-12T06:35:00Z"/>
              </w:rPr>
            </w:pPr>
            <w:ins w:id="1650"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F625A" w14:textId="77777777" w:rsidR="00A755FF" w:rsidRDefault="00A755FF" w:rsidP="0022285B">
            <w:pPr>
              <w:pStyle w:val="TAH"/>
              <w:rPr>
                <w:ins w:id="1651" w:author="Huawei1" w:date="2023-10-12T06:35:00Z"/>
              </w:rPr>
            </w:pPr>
            <w:ins w:id="1652"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0D0704" w14:textId="77777777" w:rsidR="00A755FF" w:rsidRDefault="00A755FF" w:rsidP="0022285B">
            <w:pPr>
              <w:pStyle w:val="TAH"/>
              <w:jc w:val="left"/>
              <w:rPr>
                <w:ins w:id="1653" w:author="Huawei1" w:date="2023-10-12T06:35:00Z"/>
              </w:rPr>
            </w:pPr>
            <w:ins w:id="1654"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4D2E2B8" w14:textId="77777777" w:rsidR="00A755FF" w:rsidRDefault="00A755FF" w:rsidP="0022285B">
            <w:pPr>
              <w:pStyle w:val="TAH"/>
              <w:rPr>
                <w:ins w:id="1655" w:author="Huawei1" w:date="2023-10-12T06:35:00Z"/>
                <w:rFonts w:cs="Arial"/>
                <w:szCs w:val="18"/>
              </w:rPr>
            </w:pPr>
            <w:ins w:id="1656"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9508482" w14:textId="77777777" w:rsidR="00A755FF" w:rsidRDefault="00A755FF" w:rsidP="0022285B">
            <w:pPr>
              <w:pStyle w:val="TAH"/>
              <w:rPr>
                <w:ins w:id="1657" w:author="Huawei1" w:date="2023-10-12T06:35:00Z"/>
                <w:rFonts w:cs="Arial"/>
                <w:szCs w:val="18"/>
              </w:rPr>
            </w:pPr>
            <w:ins w:id="1658" w:author="Huawei1" w:date="2023-10-12T06:35:00Z">
              <w:r>
                <w:rPr>
                  <w:rFonts w:cs="Arial"/>
                  <w:szCs w:val="18"/>
                </w:rPr>
                <w:t>Applicability</w:t>
              </w:r>
            </w:ins>
          </w:p>
        </w:tc>
      </w:tr>
      <w:tr w:rsidR="00A755FF" w14:paraId="5CA41858" w14:textId="77777777" w:rsidTr="0022285B">
        <w:trPr>
          <w:jc w:val="center"/>
          <w:ins w:id="1659"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63148072" w14:textId="77777777" w:rsidR="00A755FF" w:rsidRDefault="00A755FF" w:rsidP="0022285B">
            <w:pPr>
              <w:pStyle w:val="TAL"/>
              <w:rPr>
                <w:ins w:id="1660" w:author="Huawei1" w:date="2023-10-12T06:35:00Z"/>
              </w:rPr>
            </w:pPr>
            <w:proofErr w:type="spellStart"/>
            <w:ins w:id="1661"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4907F24" w14:textId="77777777" w:rsidR="00A755FF" w:rsidRDefault="00A755FF" w:rsidP="0022285B">
            <w:pPr>
              <w:pStyle w:val="TAL"/>
              <w:rPr>
                <w:ins w:id="1662" w:author="Huawei1" w:date="2023-10-12T06:35:00Z"/>
              </w:rPr>
            </w:pPr>
            <w:proofErr w:type="spellStart"/>
            <w:ins w:id="1663"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6A46DE" w14:textId="77777777" w:rsidR="00A755FF" w:rsidRDefault="00A755FF" w:rsidP="0022285B">
            <w:pPr>
              <w:pStyle w:val="TAC"/>
              <w:rPr>
                <w:ins w:id="1664" w:author="Huawei1" w:date="2023-10-12T06:35:00Z"/>
              </w:rPr>
            </w:pPr>
            <w:ins w:id="1665"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462D94BB" w14:textId="77777777" w:rsidR="00A755FF" w:rsidRDefault="00A755FF" w:rsidP="0022285B">
            <w:pPr>
              <w:pStyle w:val="TAL"/>
              <w:rPr>
                <w:ins w:id="1666" w:author="Huawei1" w:date="2023-10-12T06:35:00Z"/>
              </w:rPr>
            </w:pPr>
            <w:ins w:id="1667"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5DAF9ADB" w14:textId="77777777" w:rsidR="00A755FF" w:rsidRDefault="00A755FF" w:rsidP="0022285B">
            <w:pPr>
              <w:pStyle w:val="TAL"/>
              <w:rPr>
                <w:ins w:id="1668" w:author="Huawei1" w:date="2023-10-12T06:35:00Z"/>
                <w:rFonts w:cs="Arial"/>
                <w:szCs w:val="18"/>
              </w:rPr>
            </w:pPr>
            <w:ins w:id="1669"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34D4A3FE" w14:textId="77777777" w:rsidR="00A755FF" w:rsidRDefault="00A755FF" w:rsidP="0022285B">
            <w:pPr>
              <w:pStyle w:val="TAL"/>
              <w:rPr>
                <w:ins w:id="1670" w:author="Huawei1" w:date="2023-10-12T06:35:00Z"/>
                <w:rFonts w:cs="Arial"/>
                <w:szCs w:val="18"/>
              </w:rPr>
            </w:pPr>
          </w:p>
        </w:tc>
      </w:tr>
      <w:tr w:rsidR="00A755FF" w14:paraId="7EF4CFC7" w14:textId="77777777" w:rsidTr="0022285B">
        <w:trPr>
          <w:jc w:val="center"/>
          <w:ins w:id="167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E46D657" w14:textId="77777777" w:rsidR="00A755FF" w:rsidRDefault="00A755FF" w:rsidP="0022285B">
            <w:pPr>
              <w:pStyle w:val="TAL"/>
              <w:rPr>
                <w:ins w:id="1672" w:author="Huawei1" w:date="2023-10-12T06:35:00Z"/>
              </w:rPr>
            </w:pPr>
            <w:proofErr w:type="spellStart"/>
            <w:ins w:id="1673"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999070" w14:textId="77777777" w:rsidR="00A755FF" w:rsidRDefault="00A755FF" w:rsidP="0022285B">
            <w:pPr>
              <w:pStyle w:val="TAL"/>
              <w:rPr>
                <w:ins w:id="1674" w:author="Huawei1" w:date="2023-10-12T06:35:00Z"/>
                <w:lang w:eastAsia="zh-CN"/>
              </w:rPr>
            </w:pPr>
            <w:proofErr w:type="spellStart"/>
            <w:ins w:id="1675"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46E172" w14:textId="77777777" w:rsidR="00A755FF" w:rsidRDefault="00A755FF" w:rsidP="0022285B">
            <w:pPr>
              <w:pStyle w:val="TAC"/>
              <w:rPr>
                <w:ins w:id="1676" w:author="Huawei1" w:date="2023-10-12T06:35:00Z"/>
                <w:lang w:eastAsia="zh-CN"/>
              </w:rPr>
            </w:pPr>
            <w:ins w:id="1677"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39434" w14:textId="77777777" w:rsidR="00A755FF" w:rsidRDefault="00A755FF" w:rsidP="0022285B">
            <w:pPr>
              <w:pStyle w:val="TAL"/>
              <w:rPr>
                <w:ins w:id="1678" w:author="Huawei1" w:date="2023-10-12T06:35:00Z"/>
                <w:lang w:eastAsia="zh-CN"/>
              </w:rPr>
            </w:pPr>
            <w:ins w:id="1679"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19954CC" w14:textId="77777777" w:rsidR="00A755FF" w:rsidRDefault="00A755FF" w:rsidP="0022285B">
            <w:pPr>
              <w:pStyle w:val="TAL"/>
              <w:rPr>
                <w:ins w:id="1680" w:author="Huawei1" w:date="2023-10-12T06:35:00Z"/>
                <w:rFonts w:cs="Arial"/>
                <w:szCs w:val="18"/>
              </w:rPr>
            </w:pPr>
            <w:ins w:id="1681"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2570202" w14:textId="77777777" w:rsidR="00A755FF" w:rsidRDefault="00A755FF" w:rsidP="0022285B">
            <w:pPr>
              <w:pStyle w:val="TAL"/>
              <w:rPr>
                <w:ins w:id="1682" w:author="Huawei1" w:date="2023-10-12T06:35:00Z"/>
                <w:rFonts w:cs="Arial"/>
                <w:szCs w:val="18"/>
              </w:rPr>
            </w:pPr>
          </w:p>
        </w:tc>
      </w:tr>
    </w:tbl>
    <w:p w14:paraId="10D40952" w14:textId="77777777" w:rsidR="00A755FF" w:rsidRDefault="00A755FF" w:rsidP="00A755FF">
      <w:pPr>
        <w:rPr>
          <w:ins w:id="1683" w:author="Huawei1" w:date="2023-10-12T06:35:00Z"/>
          <w:rFonts w:eastAsia="等线"/>
          <w:lang w:eastAsia="zh-CN"/>
        </w:rPr>
      </w:pPr>
    </w:p>
    <w:p w14:paraId="3176445D" w14:textId="77777777" w:rsidR="00A755FF" w:rsidRDefault="00A755FF" w:rsidP="00A755FF">
      <w:pPr>
        <w:pStyle w:val="5"/>
        <w:rPr>
          <w:ins w:id="1684" w:author="Huawei1" w:date="2023-10-12T06:35:00Z"/>
          <w:lang w:eastAsia="zh-CN"/>
        </w:rPr>
      </w:pPr>
      <w:ins w:id="1685" w:author="Huawei1" w:date="2023-10-12T06:35:00Z">
        <w:r>
          <w:t>6.</w:t>
        </w:r>
        <w:r w:rsidRPr="00430DB9">
          <w:rPr>
            <w:highlight w:val="yellow"/>
          </w:rPr>
          <w:t>y</w:t>
        </w:r>
        <w:r>
          <w:t>.6.2.4</w:t>
        </w:r>
        <w:r>
          <w:tab/>
          <w:t xml:space="preserve">Type: </w:t>
        </w:r>
        <w:proofErr w:type="spellStart"/>
        <w:r>
          <w:t>MonitorKeyRespData</w:t>
        </w:r>
        <w:proofErr w:type="spellEnd"/>
      </w:ins>
    </w:p>
    <w:p w14:paraId="212978C2" w14:textId="77777777" w:rsidR="00A755FF" w:rsidRDefault="00A755FF" w:rsidP="00A755FF">
      <w:pPr>
        <w:pStyle w:val="TH"/>
        <w:rPr>
          <w:ins w:id="1686" w:author="Huawei1" w:date="2023-10-12T06:35:00Z"/>
        </w:rPr>
      </w:pPr>
      <w:ins w:id="1687"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755FF" w14:paraId="4120F388" w14:textId="77777777" w:rsidTr="0022285B">
        <w:trPr>
          <w:jc w:val="center"/>
          <w:ins w:id="1688"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0A5D34" w14:textId="77777777" w:rsidR="00A755FF" w:rsidRDefault="00A755FF" w:rsidP="0022285B">
            <w:pPr>
              <w:pStyle w:val="TAH"/>
              <w:rPr>
                <w:ins w:id="1689" w:author="Huawei1" w:date="2023-10-12T06:35:00Z"/>
              </w:rPr>
            </w:pPr>
            <w:ins w:id="1690"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A66C9B" w14:textId="77777777" w:rsidR="00A755FF" w:rsidRDefault="00A755FF" w:rsidP="0022285B">
            <w:pPr>
              <w:pStyle w:val="TAH"/>
              <w:rPr>
                <w:ins w:id="1691" w:author="Huawei1" w:date="2023-10-12T06:35:00Z"/>
              </w:rPr>
            </w:pPr>
            <w:ins w:id="1692"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A1528C" w14:textId="77777777" w:rsidR="00A755FF" w:rsidRDefault="00A755FF" w:rsidP="0022285B">
            <w:pPr>
              <w:pStyle w:val="TAH"/>
              <w:rPr>
                <w:ins w:id="1693" w:author="Huawei1" w:date="2023-10-12T06:35:00Z"/>
              </w:rPr>
            </w:pPr>
            <w:ins w:id="1694"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E88F57" w14:textId="77777777" w:rsidR="00A755FF" w:rsidRDefault="00A755FF" w:rsidP="0022285B">
            <w:pPr>
              <w:pStyle w:val="TAH"/>
              <w:jc w:val="left"/>
              <w:rPr>
                <w:ins w:id="1695" w:author="Huawei1" w:date="2023-10-12T06:35:00Z"/>
              </w:rPr>
            </w:pPr>
            <w:ins w:id="1696"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9CFC536" w14:textId="77777777" w:rsidR="00A755FF" w:rsidRDefault="00A755FF" w:rsidP="0022285B">
            <w:pPr>
              <w:pStyle w:val="TAH"/>
              <w:rPr>
                <w:ins w:id="1697" w:author="Huawei1" w:date="2023-10-12T06:35:00Z"/>
                <w:rFonts w:cs="Arial"/>
                <w:szCs w:val="18"/>
              </w:rPr>
            </w:pPr>
            <w:ins w:id="1698"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CD82D5" w14:textId="77777777" w:rsidR="00A755FF" w:rsidRDefault="00A755FF" w:rsidP="0022285B">
            <w:pPr>
              <w:pStyle w:val="TAH"/>
              <w:rPr>
                <w:ins w:id="1699" w:author="Huawei1" w:date="2023-10-12T06:35:00Z"/>
                <w:rFonts w:cs="Arial"/>
                <w:szCs w:val="18"/>
              </w:rPr>
            </w:pPr>
            <w:ins w:id="1700" w:author="Huawei1" w:date="2023-10-12T06:35:00Z">
              <w:r>
                <w:rPr>
                  <w:rFonts w:cs="Arial"/>
                  <w:szCs w:val="18"/>
                </w:rPr>
                <w:t>Applicability</w:t>
              </w:r>
            </w:ins>
          </w:p>
        </w:tc>
      </w:tr>
      <w:tr w:rsidR="00A755FF" w14:paraId="36DA0512" w14:textId="77777777" w:rsidTr="0022285B">
        <w:trPr>
          <w:jc w:val="center"/>
          <w:ins w:id="170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2B6D31" w14:textId="77777777" w:rsidR="00A755FF" w:rsidRDefault="00A755FF" w:rsidP="0022285B">
            <w:pPr>
              <w:pStyle w:val="TAL"/>
              <w:rPr>
                <w:ins w:id="1702" w:author="Huawei1" w:date="2023-10-12T06:35:00Z"/>
              </w:rPr>
            </w:pPr>
            <w:ins w:id="1703"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2508C0E7" w14:textId="77777777" w:rsidR="00A755FF" w:rsidRDefault="00A755FF" w:rsidP="0022285B">
            <w:pPr>
              <w:pStyle w:val="TAL"/>
              <w:rPr>
                <w:ins w:id="1704" w:author="Huawei1" w:date="2023-10-12T06:35:00Z"/>
              </w:rPr>
            </w:pPr>
            <w:ins w:id="1705"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5BDD1810" w14:textId="77777777" w:rsidR="00A755FF" w:rsidRDefault="00A755FF" w:rsidP="0022285B">
            <w:pPr>
              <w:pStyle w:val="TAC"/>
              <w:rPr>
                <w:ins w:id="1706" w:author="Huawei1" w:date="2023-10-12T06:35:00Z"/>
                <w:lang w:eastAsia="zh-CN"/>
              </w:rPr>
            </w:pPr>
            <w:ins w:id="1707"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BF0F5DA" w14:textId="77777777" w:rsidR="00A755FF" w:rsidRDefault="00A755FF" w:rsidP="0022285B">
            <w:pPr>
              <w:pStyle w:val="TAL"/>
              <w:rPr>
                <w:ins w:id="1708" w:author="Huawei1" w:date="2023-10-12T06:35:00Z"/>
                <w:lang w:eastAsia="zh-CN"/>
              </w:rPr>
            </w:pPr>
            <w:ins w:id="1709"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6149671" w14:textId="77777777" w:rsidR="00A755FF" w:rsidRDefault="00A755FF" w:rsidP="0022285B">
            <w:pPr>
              <w:pStyle w:val="TAL"/>
              <w:rPr>
                <w:ins w:id="1710" w:author="Huawei1" w:date="2023-10-12T06:35:00Z"/>
                <w:rFonts w:cs="Arial"/>
                <w:szCs w:val="18"/>
              </w:rPr>
            </w:pPr>
            <w:ins w:id="1711"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0EDC5C9F" w14:textId="77777777" w:rsidR="00A755FF" w:rsidRDefault="00A755FF" w:rsidP="0022285B">
            <w:pPr>
              <w:pStyle w:val="TAL"/>
              <w:rPr>
                <w:ins w:id="1712" w:author="Huawei1" w:date="2023-10-12T06:35:00Z"/>
                <w:rFonts w:cs="Arial"/>
                <w:szCs w:val="18"/>
              </w:rPr>
            </w:pPr>
          </w:p>
        </w:tc>
      </w:tr>
      <w:tr w:rsidR="00A755FF" w14:paraId="672C41D3" w14:textId="77777777" w:rsidTr="0022285B">
        <w:trPr>
          <w:jc w:val="center"/>
          <w:ins w:id="171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65015E0D" w14:textId="77777777" w:rsidR="00A755FF" w:rsidRDefault="00A755FF" w:rsidP="0022285B">
            <w:pPr>
              <w:pStyle w:val="TAL"/>
              <w:rPr>
                <w:ins w:id="1714" w:author="Huawei1" w:date="2023-10-12T06:35:00Z"/>
              </w:rPr>
            </w:pPr>
            <w:proofErr w:type="spellStart"/>
            <w:ins w:id="1715"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8202C0" w14:textId="77777777" w:rsidR="00A755FF" w:rsidRDefault="00A755FF" w:rsidP="0022285B">
            <w:pPr>
              <w:pStyle w:val="TAL"/>
              <w:rPr>
                <w:ins w:id="1716" w:author="Huawei1" w:date="2023-10-12T06:35:00Z"/>
                <w:lang w:eastAsia="zh-CN"/>
              </w:rPr>
            </w:pPr>
            <w:proofErr w:type="spellStart"/>
            <w:ins w:id="1717"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B0340E" w14:textId="77777777" w:rsidR="00A755FF" w:rsidRDefault="00A755FF" w:rsidP="0022285B">
            <w:pPr>
              <w:pStyle w:val="TAC"/>
              <w:rPr>
                <w:ins w:id="1718" w:author="Huawei1" w:date="2023-10-12T06:35:00Z"/>
                <w:lang w:eastAsia="zh-CN"/>
              </w:rPr>
            </w:pPr>
            <w:ins w:id="1719"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C9A853" w14:textId="77777777" w:rsidR="00A755FF" w:rsidRDefault="00A755FF" w:rsidP="0022285B">
            <w:pPr>
              <w:pStyle w:val="TAL"/>
              <w:rPr>
                <w:ins w:id="1720" w:author="Huawei1" w:date="2023-10-12T06:35:00Z"/>
                <w:lang w:eastAsia="zh-CN"/>
              </w:rPr>
            </w:pPr>
            <w:ins w:id="172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34B2FB6" w14:textId="77777777" w:rsidR="00A755FF" w:rsidRDefault="00A755FF" w:rsidP="0022285B">
            <w:pPr>
              <w:pStyle w:val="TAL"/>
              <w:rPr>
                <w:ins w:id="1722" w:author="Huawei1" w:date="2023-10-12T06:35:00Z"/>
                <w:rFonts w:cs="Arial"/>
                <w:szCs w:val="18"/>
              </w:rPr>
            </w:pPr>
            <w:ins w:id="1723"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06723A1E" w14:textId="77777777" w:rsidR="00A755FF" w:rsidRDefault="00A755FF" w:rsidP="0022285B">
            <w:pPr>
              <w:pStyle w:val="TAL"/>
              <w:rPr>
                <w:ins w:id="1724" w:author="Huawei1" w:date="2023-10-12T06:35:00Z"/>
                <w:rFonts w:cs="Arial"/>
                <w:szCs w:val="18"/>
              </w:rPr>
            </w:pPr>
          </w:p>
        </w:tc>
      </w:tr>
    </w:tbl>
    <w:p w14:paraId="27E62CF2" w14:textId="77777777" w:rsidR="00A755FF" w:rsidRDefault="00A755FF" w:rsidP="00A755FF">
      <w:pPr>
        <w:rPr>
          <w:ins w:id="1725" w:author="Huawei1" w:date="2023-10-12T06:35:00Z"/>
          <w:rFonts w:eastAsia="等线"/>
          <w:lang w:eastAsia="zh-CN"/>
        </w:rPr>
      </w:pPr>
    </w:p>
    <w:p w14:paraId="44570BF7" w14:textId="77777777" w:rsidR="00A755FF" w:rsidRDefault="00A755FF" w:rsidP="00A755FF">
      <w:pPr>
        <w:pStyle w:val="5"/>
        <w:rPr>
          <w:ins w:id="1726" w:author="Huawei1" w:date="2023-10-12T06:35:00Z"/>
          <w:lang w:eastAsia="zh-CN"/>
        </w:rPr>
      </w:pPr>
      <w:ins w:id="1727" w:author="Huawei1" w:date="2023-10-12T06:35:00Z">
        <w:r>
          <w:t>6.</w:t>
        </w:r>
        <w:r w:rsidRPr="00430DB9">
          <w:rPr>
            <w:highlight w:val="yellow"/>
          </w:rPr>
          <w:t>y</w:t>
        </w:r>
        <w:r>
          <w:t>.6.2.5</w:t>
        </w:r>
        <w:r>
          <w:tab/>
          <w:t xml:space="preserve">Type: </w:t>
        </w:r>
        <w:proofErr w:type="spellStart"/>
        <w:r>
          <w:t>DiscoveryKeyReqData</w:t>
        </w:r>
        <w:proofErr w:type="spellEnd"/>
      </w:ins>
    </w:p>
    <w:p w14:paraId="5A72EA94" w14:textId="77777777" w:rsidR="00A755FF" w:rsidRDefault="00A755FF" w:rsidP="00A755FF">
      <w:pPr>
        <w:pStyle w:val="TH"/>
        <w:rPr>
          <w:ins w:id="1728" w:author="Huawei1" w:date="2023-10-12T06:35:00Z"/>
        </w:rPr>
      </w:pPr>
      <w:ins w:id="1729"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755FF" w14:paraId="36E0A401" w14:textId="77777777" w:rsidTr="0022285B">
        <w:trPr>
          <w:jc w:val="center"/>
          <w:ins w:id="173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9E2688" w14:textId="77777777" w:rsidR="00A755FF" w:rsidRDefault="00A755FF" w:rsidP="0022285B">
            <w:pPr>
              <w:pStyle w:val="TAH"/>
              <w:rPr>
                <w:ins w:id="1731" w:author="Huawei1" w:date="2023-10-12T06:35:00Z"/>
              </w:rPr>
            </w:pPr>
            <w:ins w:id="173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38DF10" w14:textId="77777777" w:rsidR="00A755FF" w:rsidRDefault="00A755FF" w:rsidP="0022285B">
            <w:pPr>
              <w:pStyle w:val="TAH"/>
              <w:rPr>
                <w:ins w:id="1733" w:author="Huawei1" w:date="2023-10-12T06:35:00Z"/>
              </w:rPr>
            </w:pPr>
            <w:ins w:id="173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2305E" w14:textId="77777777" w:rsidR="00A755FF" w:rsidRDefault="00A755FF" w:rsidP="0022285B">
            <w:pPr>
              <w:pStyle w:val="TAH"/>
              <w:rPr>
                <w:ins w:id="1735" w:author="Huawei1" w:date="2023-10-12T06:35:00Z"/>
              </w:rPr>
            </w:pPr>
            <w:ins w:id="173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9671E6" w14:textId="77777777" w:rsidR="00A755FF" w:rsidRDefault="00A755FF" w:rsidP="0022285B">
            <w:pPr>
              <w:pStyle w:val="TAH"/>
              <w:jc w:val="left"/>
              <w:rPr>
                <w:ins w:id="1737" w:author="Huawei1" w:date="2023-10-12T06:35:00Z"/>
              </w:rPr>
            </w:pPr>
            <w:ins w:id="173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39C3FAC" w14:textId="77777777" w:rsidR="00A755FF" w:rsidRDefault="00A755FF" w:rsidP="0022285B">
            <w:pPr>
              <w:pStyle w:val="TAH"/>
              <w:rPr>
                <w:ins w:id="1739" w:author="Huawei1" w:date="2023-10-12T06:35:00Z"/>
                <w:rFonts w:cs="Arial"/>
                <w:szCs w:val="18"/>
              </w:rPr>
            </w:pPr>
            <w:ins w:id="174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C438F63" w14:textId="77777777" w:rsidR="00A755FF" w:rsidRDefault="00A755FF" w:rsidP="0022285B">
            <w:pPr>
              <w:pStyle w:val="TAH"/>
              <w:rPr>
                <w:ins w:id="1741" w:author="Huawei1" w:date="2023-10-12T06:35:00Z"/>
                <w:rFonts w:cs="Arial"/>
                <w:szCs w:val="18"/>
              </w:rPr>
            </w:pPr>
            <w:ins w:id="1742" w:author="Huawei1" w:date="2023-10-12T06:35:00Z">
              <w:r>
                <w:rPr>
                  <w:rFonts w:cs="Arial"/>
                  <w:szCs w:val="18"/>
                </w:rPr>
                <w:t>Applicability</w:t>
              </w:r>
            </w:ins>
          </w:p>
        </w:tc>
      </w:tr>
      <w:tr w:rsidR="00A755FF" w14:paraId="30DC52F7" w14:textId="77777777" w:rsidTr="0022285B">
        <w:trPr>
          <w:jc w:val="center"/>
          <w:ins w:id="174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63008870" w14:textId="77777777" w:rsidR="00A755FF" w:rsidRDefault="00A755FF" w:rsidP="0022285B">
            <w:pPr>
              <w:pStyle w:val="TAL"/>
              <w:rPr>
                <w:ins w:id="1744" w:author="Huawei1" w:date="2023-10-12T06:35:00Z"/>
              </w:rPr>
            </w:pPr>
            <w:proofErr w:type="spellStart"/>
            <w:ins w:id="1745"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7F14DE" w14:textId="77777777" w:rsidR="00A755FF" w:rsidRDefault="00A755FF" w:rsidP="0022285B">
            <w:pPr>
              <w:pStyle w:val="TAL"/>
              <w:rPr>
                <w:ins w:id="1746" w:author="Huawei1" w:date="2023-10-12T06:35:00Z"/>
              </w:rPr>
            </w:pPr>
            <w:proofErr w:type="spellStart"/>
            <w:ins w:id="1747"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505CDD" w14:textId="77777777" w:rsidR="00A755FF" w:rsidRDefault="00A755FF" w:rsidP="0022285B">
            <w:pPr>
              <w:pStyle w:val="TAC"/>
              <w:rPr>
                <w:ins w:id="1748" w:author="Huawei1" w:date="2023-10-12T06:35:00Z"/>
              </w:rPr>
            </w:pPr>
            <w:ins w:id="1749"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4A0790C8" w14:textId="77777777" w:rsidR="00A755FF" w:rsidRDefault="00A755FF" w:rsidP="0022285B">
            <w:pPr>
              <w:pStyle w:val="TAL"/>
              <w:rPr>
                <w:ins w:id="1750" w:author="Huawei1" w:date="2023-10-12T06:35:00Z"/>
              </w:rPr>
            </w:pPr>
            <w:ins w:id="1751"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F4A244C" w14:textId="77777777" w:rsidR="00A755FF" w:rsidRDefault="00A755FF" w:rsidP="0022285B">
            <w:pPr>
              <w:pStyle w:val="TAL"/>
              <w:rPr>
                <w:ins w:id="1752" w:author="Huawei1" w:date="2023-10-12T06:35:00Z"/>
                <w:rFonts w:cs="Arial"/>
                <w:szCs w:val="18"/>
              </w:rPr>
            </w:pPr>
            <w:ins w:id="1753"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7A5F30B4" w14:textId="77777777" w:rsidR="00A755FF" w:rsidRDefault="00A755FF" w:rsidP="0022285B">
            <w:pPr>
              <w:pStyle w:val="TAL"/>
              <w:rPr>
                <w:ins w:id="1754" w:author="Huawei1" w:date="2023-10-12T06:35:00Z"/>
                <w:rFonts w:cs="Arial"/>
                <w:szCs w:val="18"/>
              </w:rPr>
            </w:pPr>
          </w:p>
        </w:tc>
      </w:tr>
      <w:tr w:rsidR="00A755FF" w14:paraId="73318040" w14:textId="77777777" w:rsidTr="0022285B">
        <w:trPr>
          <w:jc w:val="center"/>
          <w:ins w:id="175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F67A506" w14:textId="77777777" w:rsidR="00A755FF" w:rsidRDefault="00A755FF" w:rsidP="0022285B">
            <w:pPr>
              <w:pStyle w:val="TAL"/>
              <w:rPr>
                <w:ins w:id="1756" w:author="Huawei1" w:date="2023-10-12T06:35:00Z"/>
              </w:rPr>
            </w:pPr>
            <w:proofErr w:type="spellStart"/>
            <w:ins w:id="1757"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32A21C" w14:textId="77777777" w:rsidR="00A755FF" w:rsidRDefault="00A755FF" w:rsidP="0022285B">
            <w:pPr>
              <w:pStyle w:val="TAL"/>
              <w:rPr>
                <w:ins w:id="1758" w:author="Huawei1" w:date="2023-10-12T06:35:00Z"/>
                <w:lang w:eastAsia="zh-CN"/>
              </w:rPr>
            </w:pPr>
            <w:proofErr w:type="spellStart"/>
            <w:ins w:id="1759"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81D83A" w14:textId="77777777" w:rsidR="00A755FF" w:rsidRDefault="00A755FF" w:rsidP="0022285B">
            <w:pPr>
              <w:pStyle w:val="TAC"/>
              <w:rPr>
                <w:ins w:id="1760" w:author="Huawei1" w:date="2023-10-12T06:35:00Z"/>
              </w:rPr>
            </w:pPr>
            <w:ins w:id="176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50EA8F" w14:textId="77777777" w:rsidR="00A755FF" w:rsidRDefault="00A755FF" w:rsidP="0022285B">
            <w:pPr>
              <w:pStyle w:val="TAL"/>
              <w:rPr>
                <w:ins w:id="1762" w:author="Huawei1" w:date="2023-10-12T06:35:00Z"/>
              </w:rPr>
            </w:pPr>
            <w:ins w:id="176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2434058" w14:textId="77777777" w:rsidR="00A755FF" w:rsidRDefault="00A755FF" w:rsidP="0022285B">
            <w:pPr>
              <w:pStyle w:val="TAL"/>
              <w:rPr>
                <w:ins w:id="1764" w:author="Huawei1" w:date="2023-10-12T06:35:00Z"/>
                <w:rFonts w:cs="Arial"/>
                <w:szCs w:val="18"/>
              </w:rPr>
            </w:pPr>
            <w:ins w:id="1765"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19086C5A" w14:textId="77777777" w:rsidR="00A755FF" w:rsidRDefault="00A755FF" w:rsidP="0022285B">
            <w:pPr>
              <w:pStyle w:val="TAL"/>
              <w:rPr>
                <w:ins w:id="1766" w:author="Huawei1" w:date="2023-10-12T06:35:00Z"/>
                <w:rFonts w:cs="Arial"/>
                <w:szCs w:val="18"/>
              </w:rPr>
            </w:pPr>
          </w:p>
        </w:tc>
      </w:tr>
    </w:tbl>
    <w:p w14:paraId="4D1202FF" w14:textId="77777777" w:rsidR="00A755FF" w:rsidRDefault="00A755FF" w:rsidP="00A755FF">
      <w:pPr>
        <w:rPr>
          <w:ins w:id="1767" w:author="Huawei1" w:date="2023-10-12T06:35:00Z"/>
          <w:rFonts w:eastAsia="等线"/>
          <w:lang w:eastAsia="zh-CN"/>
        </w:rPr>
      </w:pPr>
    </w:p>
    <w:p w14:paraId="4709D245" w14:textId="77777777" w:rsidR="00A755FF" w:rsidRDefault="00A755FF" w:rsidP="00A755FF">
      <w:pPr>
        <w:pStyle w:val="5"/>
        <w:rPr>
          <w:ins w:id="1768" w:author="Huawei1" w:date="2023-10-12T06:35:00Z"/>
          <w:lang w:eastAsia="zh-CN"/>
        </w:rPr>
      </w:pPr>
      <w:ins w:id="1769" w:author="Huawei1" w:date="2023-10-12T06:35:00Z">
        <w:r>
          <w:t>6.</w:t>
        </w:r>
        <w:r w:rsidRPr="00430DB9">
          <w:rPr>
            <w:highlight w:val="yellow"/>
          </w:rPr>
          <w:t>y</w:t>
        </w:r>
        <w:r>
          <w:t>.6.2.6</w:t>
        </w:r>
        <w:r>
          <w:tab/>
          <w:t xml:space="preserve">Type: </w:t>
        </w:r>
        <w:proofErr w:type="spellStart"/>
        <w:r>
          <w:t>DiscoveryKeyRespData</w:t>
        </w:r>
        <w:proofErr w:type="spellEnd"/>
      </w:ins>
    </w:p>
    <w:p w14:paraId="5ED46E8A" w14:textId="77777777" w:rsidR="00A755FF" w:rsidRDefault="00A755FF" w:rsidP="00A755FF">
      <w:pPr>
        <w:pStyle w:val="TH"/>
        <w:rPr>
          <w:ins w:id="1770" w:author="Huawei1" w:date="2023-10-12T06:35:00Z"/>
        </w:rPr>
      </w:pPr>
      <w:ins w:id="1771"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755FF" w14:paraId="6E31661F" w14:textId="77777777" w:rsidTr="0022285B">
        <w:trPr>
          <w:jc w:val="center"/>
          <w:ins w:id="177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A19D4B" w14:textId="77777777" w:rsidR="00A755FF" w:rsidRDefault="00A755FF" w:rsidP="0022285B">
            <w:pPr>
              <w:pStyle w:val="TAH"/>
              <w:rPr>
                <w:ins w:id="1773" w:author="Huawei1" w:date="2023-10-12T06:35:00Z"/>
              </w:rPr>
            </w:pPr>
            <w:ins w:id="177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C1512" w14:textId="77777777" w:rsidR="00A755FF" w:rsidRDefault="00A755FF" w:rsidP="0022285B">
            <w:pPr>
              <w:pStyle w:val="TAH"/>
              <w:rPr>
                <w:ins w:id="1775" w:author="Huawei1" w:date="2023-10-12T06:35:00Z"/>
              </w:rPr>
            </w:pPr>
            <w:ins w:id="177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6130AD" w14:textId="77777777" w:rsidR="00A755FF" w:rsidRDefault="00A755FF" w:rsidP="0022285B">
            <w:pPr>
              <w:pStyle w:val="TAH"/>
              <w:rPr>
                <w:ins w:id="1777" w:author="Huawei1" w:date="2023-10-12T06:35:00Z"/>
              </w:rPr>
            </w:pPr>
            <w:ins w:id="177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52E38" w14:textId="77777777" w:rsidR="00A755FF" w:rsidRDefault="00A755FF" w:rsidP="0022285B">
            <w:pPr>
              <w:pStyle w:val="TAH"/>
              <w:jc w:val="left"/>
              <w:rPr>
                <w:ins w:id="1779" w:author="Huawei1" w:date="2023-10-12T06:35:00Z"/>
              </w:rPr>
            </w:pPr>
            <w:ins w:id="1780"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A1AFE38" w14:textId="77777777" w:rsidR="00A755FF" w:rsidRDefault="00A755FF" w:rsidP="0022285B">
            <w:pPr>
              <w:pStyle w:val="TAH"/>
              <w:rPr>
                <w:ins w:id="1781" w:author="Huawei1" w:date="2023-10-12T06:35:00Z"/>
                <w:rFonts w:cs="Arial"/>
                <w:szCs w:val="18"/>
              </w:rPr>
            </w:pPr>
            <w:ins w:id="1782"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897AF6A" w14:textId="77777777" w:rsidR="00A755FF" w:rsidRDefault="00A755FF" w:rsidP="0022285B">
            <w:pPr>
              <w:pStyle w:val="TAH"/>
              <w:rPr>
                <w:ins w:id="1783" w:author="Huawei1" w:date="2023-10-12T06:35:00Z"/>
                <w:rFonts w:cs="Arial"/>
                <w:szCs w:val="18"/>
              </w:rPr>
            </w:pPr>
            <w:ins w:id="1784" w:author="Huawei1" w:date="2023-10-12T06:35:00Z">
              <w:r>
                <w:rPr>
                  <w:rFonts w:cs="Arial"/>
                  <w:szCs w:val="18"/>
                </w:rPr>
                <w:t>Applicability</w:t>
              </w:r>
            </w:ins>
          </w:p>
        </w:tc>
      </w:tr>
      <w:tr w:rsidR="00A755FF" w14:paraId="523E2D8A" w14:textId="77777777" w:rsidTr="0022285B">
        <w:trPr>
          <w:jc w:val="center"/>
          <w:ins w:id="178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827B3C3" w14:textId="77777777" w:rsidR="00A755FF" w:rsidRDefault="00A755FF" w:rsidP="0022285B">
            <w:pPr>
              <w:pStyle w:val="TAL"/>
              <w:rPr>
                <w:ins w:id="1786" w:author="Huawei1" w:date="2023-10-12T06:35:00Z"/>
              </w:rPr>
            </w:pPr>
            <w:ins w:id="1787"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26282D76" w14:textId="77777777" w:rsidR="00A755FF" w:rsidRDefault="00A755FF" w:rsidP="0022285B">
            <w:pPr>
              <w:pStyle w:val="TAL"/>
              <w:rPr>
                <w:ins w:id="1788" w:author="Huawei1" w:date="2023-10-12T06:35:00Z"/>
              </w:rPr>
            </w:pPr>
            <w:ins w:id="1789"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6E64D7D0" w14:textId="77777777" w:rsidR="00A755FF" w:rsidRDefault="00A755FF" w:rsidP="0022285B">
            <w:pPr>
              <w:pStyle w:val="TAC"/>
              <w:rPr>
                <w:ins w:id="1790" w:author="Huawei1" w:date="2023-10-12T06:35:00Z"/>
              </w:rPr>
            </w:pPr>
            <w:ins w:id="1791"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B83F80" w14:textId="77777777" w:rsidR="00A755FF" w:rsidRDefault="00A755FF" w:rsidP="0022285B">
            <w:pPr>
              <w:pStyle w:val="TAL"/>
              <w:rPr>
                <w:ins w:id="1792" w:author="Huawei1" w:date="2023-10-12T06:35:00Z"/>
              </w:rPr>
            </w:pPr>
            <w:ins w:id="179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1068CB93" w14:textId="77777777" w:rsidR="00A755FF" w:rsidRDefault="00A755FF" w:rsidP="0022285B">
            <w:pPr>
              <w:pStyle w:val="TAL"/>
              <w:rPr>
                <w:ins w:id="1794" w:author="Huawei1" w:date="2023-10-12T06:35:00Z"/>
                <w:rFonts w:cs="Arial"/>
                <w:szCs w:val="18"/>
              </w:rPr>
            </w:pPr>
            <w:ins w:id="1795"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1F56711D" w14:textId="77777777" w:rsidR="00A755FF" w:rsidRDefault="00A755FF" w:rsidP="0022285B">
            <w:pPr>
              <w:pStyle w:val="TAL"/>
              <w:rPr>
                <w:ins w:id="1796" w:author="Huawei1" w:date="2023-10-12T06:35:00Z"/>
                <w:rFonts w:cs="Arial"/>
                <w:szCs w:val="18"/>
              </w:rPr>
            </w:pPr>
          </w:p>
        </w:tc>
      </w:tr>
      <w:tr w:rsidR="00A755FF" w14:paraId="7E1C85DA" w14:textId="77777777" w:rsidTr="0022285B">
        <w:trPr>
          <w:jc w:val="center"/>
          <w:ins w:id="179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665F654" w14:textId="77777777" w:rsidR="00A755FF" w:rsidRDefault="00A755FF" w:rsidP="0022285B">
            <w:pPr>
              <w:pStyle w:val="TAL"/>
              <w:rPr>
                <w:ins w:id="1798" w:author="Huawei1" w:date="2023-10-12T06:35:00Z"/>
              </w:rPr>
            </w:pPr>
            <w:proofErr w:type="spellStart"/>
            <w:ins w:id="1799"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A7BD46" w14:textId="77777777" w:rsidR="00A755FF" w:rsidRDefault="00A755FF" w:rsidP="0022285B">
            <w:pPr>
              <w:pStyle w:val="TAL"/>
              <w:rPr>
                <w:ins w:id="1800" w:author="Huawei1" w:date="2023-10-12T06:35:00Z"/>
                <w:lang w:eastAsia="zh-CN"/>
              </w:rPr>
            </w:pPr>
            <w:proofErr w:type="spellStart"/>
            <w:ins w:id="1801"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14E838" w14:textId="77777777" w:rsidR="00A755FF" w:rsidRDefault="00A755FF" w:rsidP="0022285B">
            <w:pPr>
              <w:pStyle w:val="TAC"/>
              <w:rPr>
                <w:ins w:id="1802" w:author="Huawei1" w:date="2023-10-12T06:35:00Z"/>
              </w:rPr>
            </w:pPr>
            <w:ins w:id="1803"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1D7241" w14:textId="77777777" w:rsidR="00A755FF" w:rsidRDefault="00A755FF" w:rsidP="0022285B">
            <w:pPr>
              <w:pStyle w:val="TAL"/>
              <w:rPr>
                <w:ins w:id="1804" w:author="Huawei1" w:date="2023-10-12T06:35:00Z"/>
              </w:rPr>
            </w:pPr>
            <w:ins w:id="1805"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BB4F89C" w14:textId="77777777" w:rsidR="00A755FF" w:rsidRDefault="00A755FF" w:rsidP="0022285B">
            <w:pPr>
              <w:pStyle w:val="TAL"/>
              <w:rPr>
                <w:ins w:id="1806" w:author="Huawei1" w:date="2023-10-12T06:35:00Z"/>
                <w:rFonts w:cs="Arial"/>
                <w:szCs w:val="18"/>
              </w:rPr>
            </w:pPr>
            <w:ins w:id="1807"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8B26013" w14:textId="77777777" w:rsidR="00A755FF" w:rsidRDefault="00A755FF" w:rsidP="0022285B">
            <w:pPr>
              <w:pStyle w:val="TAL"/>
              <w:rPr>
                <w:ins w:id="1808" w:author="Huawei1" w:date="2023-10-12T06:35:00Z"/>
                <w:rFonts w:cs="Arial"/>
                <w:szCs w:val="18"/>
              </w:rPr>
            </w:pPr>
          </w:p>
        </w:tc>
      </w:tr>
    </w:tbl>
    <w:p w14:paraId="2747EAF1" w14:textId="77777777" w:rsidR="00A755FF" w:rsidRDefault="00A755FF" w:rsidP="00A755FF">
      <w:pPr>
        <w:rPr>
          <w:ins w:id="1809" w:author="Huawei1" w:date="2023-10-12T06:35:00Z"/>
          <w:rFonts w:eastAsia="等线"/>
          <w:lang w:eastAsia="zh-CN"/>
        </w:rPr>
      </w:pPr>
    </w:p>
    <w:p w14:paraId="0D0CE503" w14:textId="77777777" w:rsidR="00A755FF" w:rsidRDefault="00A755FF" w:rsidP="00A755FF">
      <w:pPr>
        <w:pStyle w:val="5"/>
        <w:rPr>
          <w:ins w:id="1810" w:author="Huawei1" w:date="2023-10-12T06:35:00Z"/>
          <w:lang w:eastAsia="zh-CN"/>
        </w:rPr>
      </w:pPr>
      <w:ins w:id="1811" w:author="Huawei1" w:date="2023-10-12T06:35:00Z">
        <w:r>
          <w:lastRenderedPageBreak/>
          <w:t>6.</w:t>
        </w:r>
        <w:r w:rsidRPr="00430DB9">
          <w:rPr>
            <w:highlight w:val="yellow"/>
          </w:rPr>
          <w:t>y</w:t>
        </w:r>
        <w:r>
          <w:t>.6.2.7</w:t>
        </w:r>
        <w:r>
          <w:tab/>
          <w:t xml:space="preserve">Type: </w:t>
        </w:r>
        <w:proofErr w:type="spellStart"/>
        <w:r>
          <w:rPr>
            <w:lang w:eastAsia="zh-CN"/>
          </w:rPr>
          <w:t>DiscSecMaterials</w:t>
        </w:r>
        <w:proofErr w:type="spellEnd"/>
      </w:ins>
    </w:p>
    <w:p w14:paraId="42BA662D" w14:textId="77777777" w:rsidR="00A755FF" w:rsidRDefault="00A755FF" w:rsidP="00A755FF">
      <w:pPr>
        <w:pStyle w:val="TH"/>
        <w:rPr>
          <w:ins w:id="1812" w:author="Huawei1" w:date="2023-10-12T06:35:00Z"/>
        </w:rPr>
      </w:pPr>
      <w:ins w:id="1813"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755FF" w14:paraId="0601E354" w14:textId="77777777" w:rsidTr="0022285B">
        <w:trPr>
          <w:jc w:val="center"/>
          <w:ins w:id="1814"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EEAE22" w14:textId="77777777" w:rsidR="00A755FF" w:rsidRDefault="00A755FF" w:rsidP="0022285B">
            <w:pPr>
              <w:pStyle w:val="TAH"/>
              <w:rPr>
                <w:ins w:id="1815" w:author="Huawei1" w:date="2023-10-12T06:35:00Z"/>
              </w:rPr>
            </w:pPr>
            <w:ins w:id="1816"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9B0366" w14:textId="77777777" w:rsidR="00A755FF" w:rsidRDefault="00A755FF" w:rsidP="0022285B">
            <w:pPr>
              <w:pStyle w:val="TAH"/>
              <w:rPr>
                <w:ins w:id="1817" w:author="Huawei1" w:date="2023-10-12T06:35:00Z"/>
              </w:rPr>
            </w:pPr>
            <w:ins w:id="1818"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E50F9" w14:textId="77777777" w:rsidR="00A755FF" w:rsidRDefault="00A755FF" w:rsidP="0022285B">
            <w:pPr>
              <w:pStyle w:val="TAH"/>
              <w:rPr>
                <w:ins w:id="1819" w:author="Huawei1" w:date="2023-10-12T06:35:00Z"/>
              </w:rPr>
            </w:pPr>
            <w:ins w:id="1820"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D5301A" w14:textId="77777777" w:rsidR="00A755FF" w:rsidRDefault="00A755FF" w:rsidP="0022285B">
            <w:pPr>
              <w:pStyle w:val="TAH"/>
              <w:jc w:val="left"/>
              <w:rPr>
                <w:ins w:id="1821" w:author="Huawei1" w:date="2023-10-12T06:35:00Z"/>
              </w:rPr>
            </w:pPr>
            <w:ins w:id="1822"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A358DE" w14:textId="77777777" w:rsidR="00A755FF" w:rsidRDefault="00A755FF" w:rsidP="0022285B">
            <w:pPr>
              <w:pStyle w:val="TAH"/>
              <w:rPr>
                <w:ins w:id="1823" w:author="Huawei1" w:date="2023-10-12T06:35:00Z"/>
                <w:rFonts w:cs="Arial"/>
                <w:szCs w:val="18"/>
              </w:rPr>
            </w:pPr>
            <w:ins w:id="1824"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0952D91" w14:textId="77777777" w:rsidR="00A755FF" w:rsidRDefault="00A755FF" w:rsidP="0022285B">
            <w:pPr>
              <w:pStyle w:val="TAH"/>
              <w:rPr>
                <w:ins w:id="1825" w:author="Huawei1" w:date="2023-10-12T06:35:00Z"/>
                <w:rFonts w:cs="Arial"/>
                <w:szCs w:val="18"/>
              </w:rPr>
            </w:pPr>
            <w:ins w:id="1826" w:author="Huawei1" w:date="2023-10-12T06:35:00Z">
              <w:r>
                <w:rPr>
                  <w:rFonts w:cs="Arial"/>
                  <w:szCs w:val="18"/>
                </w:rPr>
                <w:t>Applicability</w:t>
              </w:r>
            </w:ins>
          </w:p>
        </w:tc>
      </w:tr>
      <w:tr w:rsidR="00A755FF" w14:paraId="761087B0" w14:textId="77777777" w:rsidTr="0022285B">
        <w:trPr>
          <w:jc w:val="center"/>
          <w:ins w:id="1827"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117AC437" w14:textId="77777777" w:rsidR="00A755FF" w:rsidDel="00EC0F33" w:rsidRDefault="00A755FF" w:rsidP="0022285B">
            <w:pPr>
              <w:pStyle w:val="TAL"/>
              <w:rPr>
                <w:ins w:id="1828" w:author="Xiaomi" w:date="2023-11-03T16:54:00Z"/>
                <w:lang w:eastAsia="zh-CN"/>
              </w:rPr>
            </w:pPr>
            <w:proofErr w:type="spellStart"/>
            <w:ins w:id="1829" w:author="Xiaomi" w:date="2023-11-03T16:54: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C63C63" w14:textId="77777777" w:rsidR="00A755FF" w:rsidDel="00EC0F33" w:rsidRDefault="00A755FF" w:rsidP="0022285B">
            <w:pPr>
              <w:pStyle w:val="TAL"/>
              <w:rPr>
                <w:ins w:id="1830" w:author="Xiaomi" w:date="2023-11-03T16:54:00Z"/>
                <w:lang w:eastAsia="zh-CN"/>
              </w:rPr>
            </w:pPr>
            <w:proofErr w:type="spellStart"/>
            <w:ins w:id="1831" w:author="Huawei1" w:date="2023-11-16T06:10:00Z">
              <w:r>
                <w:rPr>
                  <w:lang w:eastAsia="zh-CN"/>
                </w:rPr>
                <w:t>Duik</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07639B" w14:textId="77777777" w:rsidR="00A755FF" w:rsidDel="00EC0F33" w:rsidRDefault="00A755FF" w:rsidP="0022285B">
            <w:pPr>
              <w:pStyle w:val="TAC"/>
              <w:rPr>
                <w:ins w:id="1832" w:author="Xiaomi" w:date="2023-11-03T16:54:00Z"/>
                <w:lang w:eastAsia="zh-CN"/>
              </w:rPr>
            </w:pPr>
            <w:ins w:id="1833"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84E948" w14:textId="77777777" w:rsidR="00A755FF" w:rsidDel="00EC0F33" w:rsidRDefault="00A755FF" w:rsidP="0022285B">
            <w:pPr>
              <w:pStyle w:val="TAL"/>
              <w:rPr>
                <w:ins w:id="1834" w:author="Xiaomi" w:date="2023-11-03T16:54:00Z"/>
                <w:lang w:eastAsia="zh-CN"/>
              </w:rPr>
            </w:pPr>
            <w:ins w:id="1835"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4F63CEE" w14:textId="77777777" w:rsidR="00A755FF" w:rsidDel="00EC0F33" w:rsidRDefault="00A755FF" w:rsidP="0022285B">
            <w:pPr>
              <w:pStyle w:val="TAL"/>
              <w:rPr>
                <w:ins w:id="1836" w:author="Xiaomi" w:date="2023-11-03T16:54:00Z"/>
                <w:rFonts w:cs="Arial"/>
                <w:szCs w:val="18"/>
                <w:lang w:eastAsia="zh-CN"/>
              </w:rPr>
            </w:pPr>
            <w:ins w:id="1837"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58C6522" w14:textId="77777777" w:rsidR="00A755FF" w:rsidRDefault="00A755FF" w:rsidP="0022285B">
            <w:pPr>
              <w:pStyle w:val="TAL"/>
              <w:rPr>
                <w:ins w:id="1838" w:author="Xiaomi" w:date="2023-11-03T16:54:00Z"/>
                <w:rFonts w:cs="Arial"/>
                <w:szCs w:val="18"/>
              </w:rPr>
            </w:pPr>
          </w:p>
        </w:tc>
      </w:tr>
      <w:tr w:rsidR="00A755FF" w14:paraId="54043320" w14:textId="77777777" w:rsidTr="0022285B">
        <w:trPr>
          <w:jc w:val="center"/>
          <w:ins w:id="1839"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73326FEF" w14:textId="77777777" w:rsidR="00A755FF" w:rsidRDefault="00A755FF" w:rsidP="0022285B">
            <w:pPr>
              <w:pStyle w:val="TAL"/>
              <w:rPr>
                <w:ins w:id="1840" w:author="Xiaomi" w:date="2023-11-03T16:54:00Z"/>
                <w:lang w:eastAsia="zh-CN"/>
              </w:rPr>
            </w:pPr>
            <w:ins w:id="1841"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70FD0D8C" w14:textId="77777777" w:rsidR="00A755FF" w:rsidRDefault="00A755FF" w:rsidP="0022285B">
            <w:pPr>
              <w:pStyle w:val="TAL"/>
              <w:rPr>
                <w:ins w:id="1842" w:author="Xiaomi" w:date="2023-11-03T16:54:00Z"/>
                <w:lang w:eastAsia="zh-CN"/>
              </w:rPr>
            </w:pPr>
            <w:ins w:id="1843" w:author="Huawei1" w:date="2023-11-16T06:10:00Z">
              <w:r>
                <w:rPr>
                  <w:lang w:eastAsia="zh-CN"/>
                </w:rPr>
                <w:t>Duck</w:t>
              </w:r>
            </w:ins>
          </w:p>
        </w:tc>
        <w:tc>
          <w:tcPr>
            <w:tcW w:w="425" w:type="dxa"/>
            <w:tcBorders>
              <w:top w:val="single" w:sz="4" w:space="0" w:color="auto"/>
              <w:left w:val="single" w:sz="4" w:space="0" w:color="auto"/>
              <w:bottom w:val="single" w:sz="4" w:space="0" w:color="auto"/>
              <w:right w:val="single" w:sz="4" w:space="0" w:color="auto"/>
            </w:tcBorders>
          </w:tcPr>
          <w:p w14:paraId="36FD9917" w14:textId="77777777" w:rsidR="00A755FF" w:rsidRDefault="00A755FF" w:rsidP="0022285B">
            <w:pPr>
              <w:pStyle w:val="TAC"/>
              <w:rPr>
                <w:ins w:id="1844" w:author="Xiaomi" w:date="2023-11-03T16:54:00Z"/>
                <w:lang w:eastAsia="zh-CN"/>
              </w:rPr>
            </w:pPr>
            <w:ins w:id="1845"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E6CA1E" w14:textId="77777777" w:rsidR="00A755FF" w:rsidRDefault="00A755FF" w:rsidP="0022285B">
            <w:pPr>
              <w:pStyle w:val="TAL"/>
              <w:rPr>
                <w:ins w:id="1846" w:author="Xiaomi" w:date="2023-11-03T16:54:00Z"/>
                <w:lang w:eastAsia="zh-CN"/>
              </w:rPr>
            </w:pPr>
            <w:ins w:id="1847"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5E4B4AB" w14:textId="77777777" w:rsidR="00A755FF" w:rsidRDefault="00A755FF" w:rsidP="0022285B">
            <w:pPr>
              <w:pStyle w:val="TAL"/>
              <w:rPr>
                <w:ins w:id="1848" w:author="Xiaomi" w:date="2023-11-03T16:54:00Z"/>
                <w:lang w:eastAsia="zh-CN"/>
              </w:rPr>
            </w:pPr>
            <w:ins w:id="1849"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11F3E0CF" w14:textId="77777777" w:rsidR="00A755FF" w:rsidRDefault="00A755FF" w:rsidP="0022285B">
            <w:pPr>
              <w:pStyle w:val="TAL"/>
              <w:rPr>
                <w:ins w:id="1850" w:author="Xiaomi" w:date="2023-11-03T16:54:00Z"/>
                <w:rFonts w:cs="Arial"/>
                <w:szCs w:val="18"/>
              </w:rPr>
            </w:pPr>
          </w:p>
        </w:tc>
      </w:tr>
      <w:tr w:rsidR="00A755FF" w14:paraId="0E010875" w14:textId="77777777" w:rsidTr="0022285B">
        <w:trPr>
          <w:jc w:val="center"/>
          <w:ins w:id="1851"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402A28DE" w14:textId="77777777" w:rsidR="00A755FF" w:rsidRDefault="00A755FF" w:rsidP="0022285B">
            <w:pPr>
              <w:pStyle w:val="TAL"/>
              <w:rPr>
                <w:ins w:id="1852" w:author="Xiaomi" w:date="2023-11-03T16:54:00Z"/>
                <w:lang w:eastAsia="zh-CN"/>
              </w:rPr>
            </w:pPr>
            <w:ins w:id="1853"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2C6EA91D" w14:textId="77777777" w:rsidR="00A755FF" w:rsidRDefault="00A755FF" w:rsidP="0022285B">
            <w:pPr>
              <w:pStyle w:val="TAL"/>
              <w:rPr>
                <w:ins w:id="1854" w:author="Xiaomi" w:date="2023-11-03T16:54:00Z"/>
                <w:lang w:eastAsia="zh-CN"/>
              </w:rPr>
            </w:pPr>
            <w:ins w:id="1855" w:author="Huawei1" w:date="2023-11-16T06:10:00Z">
              <w:r>
                <w:rPr>
                  <w:lang w:eastAsia="zh-CN"/>
                </w:rPr>
                <w:t>Dusk</w:t>
              </w:r>
            </w:ins>
          </w:p>
        </w:tc>
        <w:tc>
          <w:tcPr>
            <w:tcW w:w="425" w:type="dxa"/>
            <w:tcBorders>
              <w:top w:val="single" w:sz="4" w:space="0" w:color="auto"/>
              <w:left w:val="single" w:sz="4" w:space="0" w:color="auto"/>
              <w:bottom w:val="single" w:sz="4" w:space="0" w:color="auto"/>
              <w:right w:val="single" w:sz="4" w:space="0" w:color="auto"/>
            </w:tcBorders>
          </w:tcPr>
          <w:p w14:paraId="2C5A768F" w14:textId="77777777" w:rsidR="00A755FF" w:rsidRDefault="00A755FF" w:rsidP="0022285B">
            <w:pPr>
              <w:pStyle w:val="TAC"/>
              <w:rPr>
                <w:ins w:id="1856" w:author="Xiaomi" w:date="2023-11-03T16:54:00Z"/>
                <w:lang w:eastAsia="zh-CN"/>
              </w:rPr>
            </w:pPr>
            <w:ins w:id="1857"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830832" w14:textId="77777777" w:rsidR="00A755FF" w:rsidRDefault="00A755FF" w:rsidP="0022285B">
            <w:pPr>
              <w:pStyle w:val="TAL"/>
              <w:rPr>
                <w:ins w:id="1858" w:author="Xiaomi" w:date="2023-11-03T16:54:00Z"/>
                <w:lang w:eastAsia="zh-CN"/>
              </w:rPr>
            </w:pPr>
            <w:ins w:id="1859"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EDE1B24" w14:textId="77777777" w:rsidR="00A755FF" w:rsidRDefault="00A755FF" w:rsidP="0022285B">
            <w:pPr>
              <w:pStyle w:val="TAL"/>
              <w:rPr>
                <w:ins w:id="1860" w:author="Xiaomi" w:date="2023-11-03T16:54:00Z"/>
                <w:lang w:eastAsia="zh-CN"/>
              </w:rPr>
            </w:pPr>
            <w:ins w:id="1861"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19C3F7AB" w14:textId="77777777" w:rsidR="00A755FF" w:rsidRDefault="00A755FF" w:rsidP="0022285B">
            <w:pPr>
              <w:pStyle w:val="TAL"/>
              <w:rPr>
                <w:ins w:id="1862" w:author="Xiaomi" w:date="2023-11-03T16:54:00Z"/>
                <w:rFonts w:cs="Arial"/>
                <w:szCs w:val="18"/>
              </w:rPr>
            </w:pPr>
          </w:p>
        </w:tc>
      </w:tr>
    </w:tbl>
    <w:p w14:paraId="58AE1FDB" w14:textId="77777777" w:rsidR="00A755FF" w:rsidRDefault="00A755FF" w:rsidP="00A755FF">
      <w:pPr>
        <w:rPr>
          <w:ins w:id="1863" w:author="Huawei1" w:date="2023-10-12T06:35:00Z"/>
          <w:rFonts w:eastAsia="等线"/>
          <w:lang w:eastAsia="zh-CN"/>
        </w:rPr>
      </w:pPr>
    </w:p>
    <w:p w14:paraId="2B090CF8" w14:textId="77777777" w:rsidR="00A755FF" w:rsidRDefault="00A755FF" w:rsidP="00A755FF">
      <w:pPr>
        <w:rPr>
          <w:ins w:id="1864" w:author="Huawei1" w:date="2023-10-12T06:35:00Z"/>
          <w:rFonts w:eastAsia="等线"/>
          <w:lang w:eastAsia="zh-CN"/>
        </w:rPr>
      </w:pPr>
    </w:p>
    <w:p w14:paraId="15435BF7" w14:textId="77777777" w:rsidR="00A755FF" w:rsidRDefault="00A755FF" w:rsidP="00A755FF">
      <w:pPr>
        <w:pStyle w:val="4"/>
        <w:rPr>
          <w:ins w:id="1865" w:author="Huawei" w:date="2023-09-28T10:47:00Z"/>
          <w:lang w:val="en-US"/>
        </w:rPr>
      </w:pPr>
      <w:bookmarkStart w:id="1866" w:name="_Toc145953075"/>
      <w:bookmarkStart w:id="1867" w:name="_Toc122090722"/>
      <w:bookmarkStart w:id="1868" w:name="_Toc98142597"/>
      <w:bookmarkStart w:id="1869" w:name="_Toc35971433"/>
      <w:bookmarkStart w:id="1870" w:name="_Toc510696638"/>
      <w:ins w:id="1871" w:author="Huawei" w:date="2023-09-28T14:19:00Z">
        <w:r>
          <w:rPr>
            <w:lang w:val="en-US"/>
          </w:rPr>
          <w:t>6.</w:t>
        </w:r>
        <w:r w:rsidRPr="00430DB9">
          <w:rPr>
            <w:highlight w:val="yellow"/>
            <w:lang w:val="en-US"/>
          </w:rPr>
          <w:t>y</w:t>
        </w:r>
      </w:ins>
      <w:ins w:id="1872" w:author="Huawei" w:date="2023-09-28T10:47:00Z">
        <w:r>
          <w:rPr>
            <w:lang w:val="en-US"/>
          </w:rPr>
          <w:t>.6.3</w:t>
        </w:r>
        <w:r>
          <w:rPr>
            <w:lang w:val="en-US"/>
          </w:rPr>
          <w:tab/>
          <w:t>Simple data types and enumerations</w:t>
        </w:r>
        <w:bookmarkEnd w:id="1866"/>
        <w:bookmarkEnd w:id="1867"/>
        <w:bookmarkEnd w:id="1868"/>
        <w:bookmarkEnd w:id="1869"/>
        <w:bookmarkEnd w:id="1870"/>
      </w:ins>
    </w:p>
    <w:p w14:paraId="542BCC59" w14:textId="77777777" w:rsidR="00A755FF" w:rsidRDefault="00A755FF" w:rsidP="00A755FF">
      <w:pPr>
        <w:pStyle w:val="5"/>
        <w:rPr>
          <w:ins w:id="1873" w:author="Huawei" w:date="2023-09-28T10:47:00Z"/>
        </w:rPr>
      </w:pPr>
      <w:bookmarkStart w:id="1874" w:name="_Toc145953076"/>
      <w:bookmarkStart w:id="1875" w:name="_Toc122090723"/>
      <w:bookmarkStart w:id="1876" w:name="_Toc98142598"/>
      <w:bookmarkStart w:id="1877" w:name="_Toc35971434"/>
      <w:bookmarkStart w:id="1878" w:name="_Toc510696639"/>
      <w:ins w:id="1879" w:author="Huawei" w:date="2023-09-28T14:19:00Z">
        <w:r>
          <w:t>6.</w:t>
        </w:r>
        <w:r w:rsidRPr="00430DB9">
          <w:rPr>
            <w:highlight w:val="yellow"/>
          </w:rPr>
          <w:t>y</w:t>
        </w:r>
      </w:ins>
      <w:ins w:id="1880" w:author="Huawei" w:date="2023-09-28T10:47:00Z">
        <w:r>
          <w:t>.6.3.1</w:t>
        </w:r>
        <w:r>
          <w:tab/>
          <w:t>Introduction</w:t>
        </w:r>
        <w:bookmarkEnd w:id="1874"/>
        <w:bookmarkEnd w:id="1875"/>
        <w:bookmarkEnd w:id="1876"/>
        <w:bookmarkEnd w:id="1877"/>
        <w:bookmarkEnd w:id="1878"/>
      </w:ins>
    </w:p>
    <w:p w14:paraId="2F4B6653" w14:textId="77777777" w:rsidR="00A755FF" w:rsidRDefault="00A755FF" w:rsidP="00A755FF">
      <w:pPr>
        <w:rPr>
          <w:ins w:id="1881" w:author="Huawei" w:date="2023-09-28T10:47:00Z"/>
        </w:rPr>
      </w:pPr>
      <w:ins w:id="1882" w:author="Huawei" w:date="2023-09-28T10:47:00Z">
        <w:r>
          <w:t>This clause defines simple data types and enumerations that can be referenced from data structures defined in the previous clauses.</w:t>
        </w:r>
      </w:ins>
    </w:p>
    <w:p w14:paraId="7AA13885" w14:textId="77777777" w:rsidR="00A755FF" w:rsidRDefault="00A755FF" w:rsidP="00A755FF">
      <w:pPr>
        <w:pStyle w:val="5"/>
        <w:rPr>
          <w:ins w:id="1883" w:author="Huawei" w:date="2023-09-28T10:47:00Z"/>
        </w:rPr>
      </w:pPr>
      <w:bookmarkStart w:id="1884" w:name="_Toc145953077"/>
      <w:bookmarkStart w:id="1885" w:name="_Toc122090724"/>
      <w:bookmarkStart w:id="1886" w:name="_Toc98142599"/>
      <w:bookmarkStart w:id="1887" w:name="_Toc35971435"/>
      <w:bookmarkStart w:id="1888" w:name="_Toc510696640"/>
      <w:ins w:id="1889" w:author="Huawei" w:date="2023-09-28T14:19:00Z">
        <w:r>
          <w:t>6.</w:t>
        </w:r>
        <w:r w:rsidRPr="00430DB9">
          <w:rPr>
            <w:highlight w:val="yellow"/>
          </w:rPr>
          <w:t>y</w:t>
        </w:r>
      </w:ins>
      <w:ins w:id="1890" w:author="Huawei" w:date="2023-09-28T10:47:00Z">
        <w:r>
          <w:t>.6.3.2</w:t>
        </w:r>
        <w:r>
          <w:tab/>
          <w:t>Simple data types</w:t>
        </w:r>
        <w:bookmarkEnd w:id="1884"/>
        <w:bookmarkEnd w:id="1885"/>
        <w:bookmarkEnd w:id="1886"/>
        <w:bookmarkEnd w:id="1887"/>
        <w:bookmarkEnd w:id="1888"/>
      </w:ins>
    </w:p>
    <w:p w14:paraId="16023344" w14:textId="77777777" w:rsidR="00A755FF" w:rsidRDefault="00A755FF" w:rsidP="00A755FF">
      <w:pPr>
        <w:rPr>
          <w:ins w:id="1891" w:author="Huawei" w:date="2023-09-28T10:47:00Z"/>
        </w:rPr>
      </w:pPr>
      <w:ins w:id="1892" w:author="Huawei" w:date="2023-09-28T10:47:00Z">
        <w:r>
          <w:t>The simple data types defined in table</w:t>
        </w:r>
      </w:ins>
      <w:ins w:id="1893" w:author="Huawei1" w:date="2023-10-11T16:55:00Z">
        <w:r w:rsidRPr="00330B48">
          <w:t> </w:t>
        </w:r>
      </w:ins>
      <w:ins w:id="1894" w:author="Huawei" w:date="2023-09-28T14:19:00Z">
        <w:r>
          <w:t>6.</w:t>
        </w:r>
        <w:r w:rsidRPr="00430DB9">
          <w:rPr>
            <w:highlight w:val="yellow"/>
          </w:rPr>
          <w:t>y</w:t>
        </w:r>
      </w:ins>
      <w:ins w:id="1895" w:author="Huawei" w:date="2023-09-28T10:47:00Z">
        <w:r>
          <w:t>.6.3.2-1 shall be supported.</w:t>
        </w:r>
      </w:ins>
    </w:p>
    <w:p w14:paraId="6D756F5F" w14:textId="77777777" w:rsidR="00A755FF" w:rsidRDefault="00A755FF" w:rsidP="00A755FF">
      <w:pPr>
        <w:pStyle w:val="TH"/>
        <w:rPr>
          <w:ins w:id="1896" w:author="Huawei" w:date="2023-09-28T10:47:00Z"/>
        </w:rPr>
      </w:pPr>
      <w:ins w:id="1897" w:author="Huawei" w:date="2023-09-28T10:47:00Z">
        <w:r>
          <w:t>Table</w:t>
        </w:r>
      </w:ins>
      <w:ins w:id="1898" w:author="Huawei1" w:date="2023-10-11T16:55:00Z">
        <w:r w:rsidRPr="00330B48">
          <w:t> </w:t>
        </w:r>
      </w:ins>
      <w:ins w:id="1899" w:author="Huawei" w:date="2023-09-28T14:19:00Z">
        <w:r>
          <w:t>6.</w:t>
        </w:r>
        <w:r w:rsidRPr="00430DB9">
          <w:rPr>
            <w:highlight w:val="yellow"/>
          </w:rPr>
          <w:t>y</w:t>
        </w:r>
      </w:ins>
      <w:ins w:id="1900"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A755FF" w14:paraId="5206F993" w14:textId="77777777" w:rsidTr="0022285B">
        <w:trPr>
          <w:jc w:val="center"/>
          <w:ins w:id="1901"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3E8E24" w14:textId="77777777" w:rsidR="00A755FF" w:rsidRDefault="00A755FF" w:rsidP="0022285B">
            <w:pPr>
              <w:pStyle w:val="TAH"/>
              <w:rPr>
                <w:ins w:id="1902" w:author="Huawei" w:date="2023-09-28T10:47:00Z"/>
              </w:rPr>
            </w:pPr>
            <w:ins w:id="1903"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DFD404" w14:textId="77777777" w:rsidR="00A755FF" w:rsidRDefault="00A755FF" w:rsidP="0022285B">
            <w:pPr>
              <w:pStyle w:val="TAH"/>
              <w:rPr>
                <w:ins w:id="1904" w:author="Huawei" w:date="2023-09-28T10:47:00Z"/>
              </w:rPr>
            </w:pPr>
            <w:ins w:id="1905"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6CD58E98" w14:textId="77777777" w:rsidR="00A755FF" w:rsidRDefault="00A755FF" w:rsidP="0022285B">
            <w:pPr>
              <w:pStyle w:val="TAH"/>
              <w:rPr>
                <w:ins w:id="1906" w:author="Huawei" w:date="2023-09-28T10:47:00Z"/>
              </w:rPr>
            </w:pPr>
            <w:ins w:id="1907"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57CC41D9" w14:textId="77777777" w:rsidR="00A755FF" w:rsidRDefault="00A755FF" w:rsidP="0022285B">
            <w:pPr>
              <w:pStyle w:val="TAH"/>
              <w:rPr>
                <w:ins w:id="1908" w:author="Huawei" w:date="2023-09-28T10:47:00Z"/>
              </w:rPr>
            </w:pPr>
            <w:ins w:id="1909" w:author="Huawei" w:date="2023-09-28T10:47:00Z">
              <w:r>
                <w:t>Applicability</w:t>
              </w:r>
            </w:ins>
          </w:p>
        </w:tc>
      </w:tr>
      <w:tr w:rsidR="00A755FF" w14:paraId="2CA73B9F" w14:textId="77777777" w:rsidTr="0022285B">
        <w:trPr>
          <w:jc w:val="center"/>
          <w:ins w:id="1910"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A14AC6" w14:textId="77777777" w:rsidR="00A755FF" w:rsidRDefault="00A755FF" w:rsidP="0022285B">
            <w:pPr>
              <w:pStyle w:val="TAL"/>
              <w:rPr>
                <w:ins w:id="1911" w:author="Huawei" w:date="2023-09-28T16:39:00Z"/>
              </w:rPr>
            </w:pPr>
            <w:proofErr w:type="spellStart"/>
            <w:ins w:id="1912"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BE8DFB" w14:textId="730E7C51" w:rsidR="00A755FF" w:rsidRDefault="0022285B" w:rsidP="0022285B">
            <w:pPr>
              <w:pStyle w:val="TAL"/>
              <w:rPr>
                <w:ins w:id="1913" w:author="Huawei" w:date="2023-09-28T16:39:00Z"/>
              </w:rPr>
            </w:pPr>
            <w:ins w:id="1914" w:author="Huawei1" w:date="2023-11-16T09:04:00Z">
              <w:r>
                <w:t>string</w:t>
              </w:r>
            </w:ins>
          </w:p>
        </w:tc>
        <w:tc>
          <w:tcPr>
            <w:tcW w:w="1870" w:type="pct"/>
            <w:tcBorders>
              <w:top w:val="single" w:sz="4" w:space="0" w:color="auto"/>
              <w:left w:val="nil"/>
              <w:bottom w:val="single" w:sz="4" w:space="0" w:color="auto"/>
              <w:right w:val="single" w:sz="8" w:space="0" w:color="auto"/>
            </w:tcBorders>
          </w:tcPr>
          <w:p w14:paraId="33BD3016" w14:textId="77777777" w:rsidR="00322C4B" w:rsidRDefault="00322C4B" w:rsidP="00322C4B">
            <w:pPr>
              <w:pStyle w:val="TAL"/>
            </w:pPr>
            <w:ins w:id="1915" w:author="Huawei1" w:date="2023-11-16T09:04:00Z">
              <w:r>
                <w:t xml:space="preserve">User Info ID </w:t>
              </w:r>
            </w:ins>
            <w:ins w:id="1916" w:author="Huawei1" w:date="2023-11-16T09:07:00Z">
              <w:r>
                <w:t xml:space="preserve">is </w:t>
              </w:r>
            </w:ins>
            <w:ins w:id="1917" w:author="Huawei1" w:date="2023-11-16T09:04:00Z">
              <w:r>
                <w:t>a string of hexadecimal characters</w:t>
              </w:r>
            </w:ins>
            <w:ins w:id="1918" w:author="Huawei1" w:date="2023-11-16T09:07:00Z">
              <w:r>
                <w:t>, encoding the</w:t>
              </w:r>
            </w:ins>
            <w:ins w:id="1919" w:author="Huawei1" w:date="2023-11-16T09:04:00Z">
              <w:r>
                <w:t xml:space="preserve"> </w:t>
              </w:r>
            </w:ins>
            <w:ins w:id="1920" w:author="Huawei1" w:date="2023-11-16T09:07:00Z">
              <w:r w:rsidRPr="00C33F68">
                <w:t>value of the user info ID parameter</w:t>
              </w:r>
            </w:ins>
            <w:ins w:id="1921" w:author="Huawei1" w:date="2023-11-16T09:08:00Z">
              <w:r>
                <w:t xml:space="preserve"> which</w:t>
              </w:r>
            </w:ins>
            <w:ins w:id="1922" w:author="Huawei1" w:date="2023-11-16T09:07:00Z">
              <w:r w:rsidRPr="00C33F68">
                <w:t xml:space="preserve"> is a 48-bit long bit string</w:t>
              </w:r>
            </w:ins>
            <w:ins w:id="1923" w:author="Huawei1" w:date="2023-11-16T09:08:00Z">
              <w:r>
                <w:t>.</w:t>
              </w:r>
            </w:ins>
          </w:p>
          <w:p w14:paraId="0759C05C" w14:textId="65C438A0" w:rsidR="00A755FF" w:rsidRPr="00322C4B" w:rsidRDefault="00A755FF" w:rsidP="0022285B">
            <w:pPr>
              <w:pStyle w:val="TAL"/>
              <w:rPr>
                <w:ins w:id="1924" w:author="Huawei" w:date="2023-09-28T16:39:00Z"/>
              </w:rPr>
            </w:pPr>
          </w:p>
        </w:tc>
        <w:tc>
          <w:tcPr>
            <w:tcW w:w="1084" w:type="pct"/>
            <w:tcBorders>
              <w:top w:val="single" w:sz="4" w:space="0" w:color="auto"/>
              <w:left w:val="nil"/>
              <w:bottom w:val="single" w:sz="4" w:space="0" w:color="auto"/>
              <w:right w:val="single" w:sz="8" w:space="0" w:color="auto"/>
            </w:tcBorders>
          </w:tcPr>
          <w:p w14:paraId="19354BBC" w14:textId="77777777" w:rsidR="00A755FF" w:rsidRDefault="00A755FF" w:rsidP="0022285B">
            <w:pPr>
              <w:pStyle w:val="TAL"/>
              <w:rPr>
                <w:ins w:id="1925" w:author="Huawei" w:date="2023-09-28T16:39:00Z"/>
              </w:rPr>
            </w:pPr>
          </w:p>
        </w:tc>
      </w:tr>
      <w:tr w:rsidR="00A755FF" w14:paraId="010E592A" w14:textId="77777777" w:rsidTr="0022285B">
        <w:trPr>
          <w:jc w:val="center"/>
          <w:ins w:id="192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A711D0" w14:textId="77777777" w:rsidR="00A755FF" w:rsidRDefault="00A755FF" w:rsidP="0022285B">
            <w:pPr>
              <w:pStyle w:val="TAL"/>
              <w:rPr>
                <w:ins w:id="1927" w:author="Huawei" w:date="2023-09-28T10:47:00Z"/>
              </w:rPr>
            </w:pPr>
            <w:proofErr w:type="spellStart"/>
            <w:ins w:id="1928" w:author="Huawei" w:date="2023-09-28T16:29:00Z">
              <w:r>
                <w:t>U</w:t>
              </w:r>
            </w:ins>
            <w:ins w:id="1929" w:author="Huawei" w:date="2023-09-28T15:56:00Z">
              <w:r>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63243D" w14:textId="77777777" w:rsidR="00A755FF" w:rsidRDefault="00A755FF" w:rsidP="0022285B">
            <w:pPr>
              <w:pStyle w:val="TAL"/>
              <w:rPr>
                <w:ins w:id="1930" w:author="Huawei" w:date="2023-09-28T10:47:00Z"/>
              </w:rPr>
            </w:pPr>
            <w:ins w:id="1931" w:author="Huawei" w:date="2023-09-28T15:54:00Z">
              <w:r>
                <w:t>Bytes</w:t>
              </w:r>
            </w:ins>
          </w:p>
        </w:tc>
        <w:tc>
          <w:tcPr>
            <w:tcW w:w="1870" w:type="pct"/>
            <w:tcBorders>
              <w:top w:val="single" w:sz="4" w:space="0" w:color="auto"/>
              <w:left w:val="nil"/>
              <w:bottom w:val="single" w:sz="4" w:space="0" w:color="auto"/>
              <w:right w:val="single" w:sz="8" w:space="0" w:color="auto"/>
            </w:tcBorders>
          </w:tcPr>
          <w:p w14:paraId="60722388" w14:textId="77777777" w:rsidR="00A755FF" w:rsidRDefault="00A755FF" w:rsidP="0022285B">
            <w:pPr>
              <w:pStyle w:val="TAL"/>
              <w:rPr>
                <w:ins w:id="1932" w:author="Huawei" w:date="2023-09-28T10:47:00Z"/>
              </w:rPr>
            </w:pPr>
            <w:ins w:id="1933" w:author="Huawei" w:date="2023-09-28T15:54:00Z">
              <w:r>
                <w:t xml:space="preserve">String with format "byte" as defined in </w:t>
              </w:r>
              <w:proofErr w:type="spellStart"/>
              <w:r>
                <w:t>OpenAPI</w:t>
              </w:r>
              <w:proofErr w:type="spellEnd"/>
              <w:r>
                <w:t> Specification [</w:t>
              </w:r>
            </w:ins>
            <w:ins w:id="1934" w:author="Huawei" w:date="2023-09-28T15:55:00Z">
              <w:r>
                <w:t>7</w:t>
              </w:r>
            </w:ins>
            <w:ins w:id="1935" w:author="Huawei" w:date="2023-09-28T15:54:00Z">
              <w:r>
                <w:t>], i.e. base64-encoded characters, encoding the "</w:t>
              </w:r>
            </w:ins>
            <w:ins w:id="1936" w:author="Huawei" w:date="2023-09-28T15:55:00Z">
              <w:r>
                <w:t>UE security capability</w:t>
              </w:r>
            </w:ins>
            <w:ins w:id="1937" w:author="Huawei" w:date="2023-09-28T15:54:00Z">
              <w:r>
                <w:t>" IE as specified in clause </w:t>
              </w:r>
            </w:ins>
            <w:ins w:id="1938" w:author="Huawei" w:date="2023-09-28T15:55:00Z">
              <w:r>
                <w:t>11.3.11</w:t>
              </w:r>
            </w:ins>
            <w:ins w:id="1939"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15C9FD7D" w14:textId="77777777" w:rsidR="00A755FF" w:rsidRDefault="00A755FF" w:rsidP="0022285B">
            <w:pPr>
              <w:pStyle w:val="TAL"/>
              <w:rPr>
                <w:ins w:id="1940" w:author="Huawei" w:date="2023-09-28T10:47:00Z"/>
              </w:rPr>
            </w:pPr>
          </w:p>
        </w:tc>
      </w:tr>
      <w:tr w:rsidR="00A755FF" w14:paraId="2D7AF5BF" w14:textId="77777777" w:rsidTr="0022285B">
        <w:trPr>
          <w:jc w:val="center"/>
          <w:ins w:id="194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7F4EF1" w14:textId="77777777" w:rsidR="00A755FF" w:rsidRDefault="00A755FF" w:rsidP="0022285B">
            <w:pPr>
              <w:pStyle w:val="TAL"/>
              <w:rPr>
                <w:ins w:id="1942" w:author="Huawei" w:date="2023-09-28T10:47:00Z"/>
              </w:rPr>
            </w:pPr>
            <w:ins w:id="1943" w:author="Huawei" w:date="2023-09-28T16:29:00Z">
              <w:r>
                <w:rPr>
                  <w:lang w:eastAsia="zh-CN"/>
                </w:rPr>
                <w:t>C</w:t>
              </w:r>
            </w:ins>
            <w:ins w:id="1944" w:author="Huawei" w:date="2023-09-28T16:03:00Z">
              <w:r>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042D40" w14:textId="77777777" w:rsidR="00A755FF" w:rsidRDefault="00A755FF" w:rsidP="0022285B">
            <w:pPr>
              <w:pStyle w:val="TAL"/>
              <w:rPr>
                <w:ins w:id="1945" w:author="Huawei" w:date="2023-09-28T10:47:00Z"/>
              </w:rPr>
            </w:pPr>
            <w:ins w:id="1946" w:author="Huawei" w:date="2023-09-28T16:03:00Z">
              <w:r>
                <w:t>integer</w:t>
              </w:r>
            </w:ins>
          </w:p>
        </w:tc>
        <w:tc>
          <w:tcPr>
            <w:tcW w:w="1870" w:type="pct"/>
            <w:tcBorders>
              <w:top w:val="single" w:sz="4" w:space="0" w:color="auto"/>
              <w:left w:val="nil"/>
              <w:bottom w:val="single" w:sz="4" w:space="0" w:color="auto"/>
              <w:right w:val="single" w:sz="8" w:space="0" w:color="auto"/>
            </w:tcBorders>
          </w:tcPr>
          <w:p w14:paraId="5C48A9FB" w14:textId="77777777" w:rsidR="00A755FF" w:rsidRDefault="00A755FF" w:rsidP="0022285B">
            <w:pPr>
              <w:pStyle w:val="TAL"/>
              <w:rPr>
                <w:ins w:id="1947" w:author="Huawei" w:date="2023-09-28T10:47:00Z"/>
              </w:rPr>
            </w:pPr>
            <w:ins w:id="1948"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49" w:author="Huawei" w:date="2023-09-28T16:04:00Z">
              <w:r>
                <w:t>11.4.2.51</w:t>
              </w:r>
            </w:ins>
            <w:ins w:id="1950"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6AADED71" w14:textId="77777777" w:rsidR="00A755FF" w:rsidRDefault="00A755FF" w:rsidP="0022285B">
            <w:pPr>
              <w:pStyle w:val="TAL"/>
              <w:rPr>
                <w:ins w:id="1951" w:author="Huawei" w:date="2023-09-28T10:47:00Z"/>
              </w:rPr>
            </w:pPr>
          </w:p>
        </w:tc>
      </w:tr>
      <w:tr w:rsidR="00A755FF" w14:paraId="14D5C74B" w14:textId="77777777" w:rsidTr="0022285B">
        <w:trPr>
          <w:jc w:val="center"/>
          <w:ins w:id="1952"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2773A" w14:textId="77777777" w:rsidR="00A755FF" w:rsidRDefault="00A755FF" w:rsidP="0022285B">
            <w:pPr>
              <w:pStyle w:val="TAL"/>
              <w:rPr>
                <w:ins w:id="1953" w:author="Huawei" w:date="2023-09-28T10:47:00Z"/>
                <w:lang w:eastAsia="zh-CN"/>
              </w:rPr>
            </w:pPr>
            <w:proofErr w:type="spellStart"/>
            <w:ins w:id="1954" w:author="Huawei1" w:date="2023-11-16T06:11:00Z">
              <w:r>
                <w:rPr>
                  <w:lang w:eastAsia="zh-CN"/>
                </w:rPr>
                <w:t>Duik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4D9EA" w14:textId="77777777" w:rsidR="00A755FF" w:rsidRDefault="00A755FF" w:rsidP="0022285B">
            <w:pPr>
              <w:pStyle w:val="TAL"/>
              <w:rPr>
                <w:ins w:id="1955" w:author="Huawei" w:date="2023-09-28T10:47:00Z"/>
              </w:rPr>
            </w:pPr>
            <w:ins w:id="1956" w:author="Huawei1" w:date="2023-10-12T06:38:00Z">
              <w:r>
                <w:t>Bytes</w:t>
              </w:r>
            </w:ins>
          </w:p>
        </w:tc>
        <w:tc>
          <w:tcPr>
            <w:tcW w:w="1870" w:type="pct"/>
            <w:tcBorders>
              <w:top w:val="single" w:sz="4" w:space="0" w:color="auto"/>
              <w:left w:val="nil"/>
              <w:bottom w:val="single" w:sz="4" w:space="0" w:color="auto"/>
              <w:right w:val="single" w:sz="8" w:space="0" w:color="auto"/>
            </w:tcBorders>
          </w:tcPr>
          <w:p w14:paraId="02F8CACA" w14:textId="77777777" w:rsidR="00A755FF" w:rsidRDefault="00A755FF" w:rsidP="0022285B">
            <w:pPr>
              <w:pStyle w:val="TAL"/>
              <w:rPr>
                <w:ins w:id="1957" w:author="Huawei" w:date="2023-09-28T10:47:00Z"/>
              </w:rPr>
            </w:pPr>
            <w:ins w:id="1958" w:author="Huawei1" w:date="2023-10-12T06:46:00Z">
              <w:r>
                <w:t xml:space="preserve">String with format "byte" as defined in </w:t>
              </w:r>
              <w:proofErr w:type="spellStart"/>
              <w:r>
                <w:t>OpenAPI</w:t>
              </w:r>
              <w:proofErr w:type="spellEnd"/>
              <w:r>
                <w:t> Specification [7], i.e. base64-encoded characters, encoding the "</w:t>
              </w:r>
            </w:ins>
            <w:ins w:id="1959" w:author="Huawei1" w:date="2023-10-12T06:47:00Z">
              <w:r>
                <w:t>DUIK</w:t>
              </w:r>
            </w:ins>
            <w:ins w:id="1960" w:author="Huawei1" w:date="2023-10-12T06:46:00Z">
              <w:r>
                <w:t>" IE</w:t>
              </w:r>
            </w:ins>
            <w:ins w:id="1961" w:author="Huawei" w:date="2023-09-28T16:33:00Z">
              <w:r>
                <w:t xml:space="preserve"> as specified in clause </w:t>
              </w:r>
            </w:ins>
            <w:ins w:id="1962" w:author="Huawei" w:date="2023-09-28T16:35:00Z">
              <w:r>
                <w:t>11.6.2.13</w:t>
              </w:r>
            </w:ins>
            <w:ins w:id="1963" w:author="Huawei" w:date="2023-09-28T16:33:00Z">
              <w:r>
                <w:t xml:space="preserve"> of 3GPP TS 24.554 [16]</w:t>
              </w:r>
            </w:ins>
            <w:ins w:id="1964" w:author="Xiaomi" w:date="2023-11-03T16:55:00Z">
              <w:r>
                <w:t>.</w:t>
              </w:r>
            </w:ins>
          </w:p>
        </w:tc>
        <w:tc>
          <w:tcPr>
            <w:tcW w:w="1084" w:type="pct"/>
            <w:tcBorders>
              <w:top w:val="single" w:sz="4" w:space="0" w:color="auto"/>
              <w:left w:val="nil"/>
              <w:bottom w:val="single" w:sz="4" w:space="0" w:color="auto"/>
              <w:right w:val="single" w:sz="8" w:space="0" w:color="auto"/>
            </w:tcBorders>
          </w:tcPr>
          <w:p w14:paraId="1D8866A0" w14:textId="77777777" w:rsidR="00A755FF" w:rsidRPr="00AC50D3" w:rsidRDefault="00A755FF" w:rsidP="0022285B">
            <w:pPr>
              <w:pStyle w:val="TAL"/>
              <w:rPr>
                <w:ins w:id="1965" w:author="Huawei" w:date="2023-09-28T10:47:00Z"/>
              </w:rPr>
            </w:pPr>
          </w:p>
        </w:tc>
      </w:tr>
      <w:tr w:rsidR="00A755FF" w14:paraId="4ADEC643" w14:textId="77777777" w:rsidTr="0022285B">
        <w:trPr>
          <w:jc w:val="center"/>
          <w:ins w:id="1966" w:author="Huawei1" w:date="2023-11-16T06:12: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4B5771" w14:textId="77777777" w:rsidR="00A755FF" w:rsidRDefault="00A755FF" w:rsidP="0022285B">
            <w:pPr>
              <w:pStyle w:val="TAL"/>
              <w:rPr>
                <w:ins w:id="1967" w:author="Huawei1" w:date="2023-11-16T06:12:00Z"/>
                <w:lang w:eastAsia="zh-CN"/>
              </w:rPr>
            </w:pPr>
            <w:ins w:id="1968" w:author="Huawei1" w:date="2023-11-16T06:12:00Z">
              <w:r>
                <w:rPr>
                  <w:lang w:eastAsia="zh-CN"/>
                </w:rPr>
                <w:t>Duck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68A08" w14:textId="77777777" w:rsidR="00A755FF" w:rsidRDefault="00A755FF" w:rsidP="0022285B">
            <w:pPr>
              <w:pStyle w:val="TAL"/>
              <w:rPr>
                <w:ins w:id="1969" w:author="Huawei1" w:date="2023-11-16T06:12:00Z"/>
              </w:rPr>
            </w:pPr>
            <w:ins w:id="1970" w:author="Huawei1" w:date="2023-11-16T06:12:00Z">
              <w:r>
                <w:t>Bytes</w:t>
              </w:r>
            </w:ins>
          </w:p>
        </w:tc>
        <w:tc>
          <w:tcPr>
            <w:tcW w:w="1870" w:type="pct"/>
            <w:tcBorders>
              <w:top w:val="single" w:sz="4" w:space="0" w:color="auto"/>
              <w:left w:val="nil"/>
              <w:bottom w:val="single" w:sz="4" w:space="0" w:color="auto"/>
              <w:right w:val="single" w:sz="8" w:space="0" w:color="auto"/>
            </w:tcBorders>
          </w:tcPr>
          <w:p w14:paraId="51CA11AC" w14:textId="77777777" w:rsidR="00A755FF" w:rsidRDefault="00A755FF" w:rsidP="0022285B">
            <w:pPr>
              <w:pStyle w:val="TAL"/>
              <w:rPr>
                <w:ins w:id="1971" w:author="Huawei1" w:date="2023-11-16T06:12:00Z"/>
              </w:rPr>
            </w:pPr>
            <w:ins w:id="1972" w:author="Huawei1" w:date="2023-11-16T06:12:00Z">
              <w:r>
                <w:t xml:space="preserve">String with format "byte" as defined in </w:t>
              </w:r>
              <w:proofErr w:type="spellStart"/>
              <w:r>
                <w:t>OpenAPI</w:t>
              </w:r>
              <w:proofErr w:type="spellEnd"/>
              <w:r>
                <w:t> Specification [7], i.e. base64-encoded characters, encoding the "DUCK" IE as specified in clause 11.6.2.14 of 3GPP TS 24.554 [16].</w:t>
              </w:r>
            </w:ins>
          </w:p>
        </w:tc>
        <w:tc>
          <w:tcPr>
            <w:tcW w:w="1084" w:type="pct"/>
            <w:tcBorders>
              <w:top w:val="single" w:sz="4" w:space="0" w:color="auto"/>
              <w:left w:val="nil"/>
              <w:bottom w:val="single" w:sz="4" w:space="0" w:color="auto"/>
              <w:right w:val="single" w:sz="8" w:space="0" w:color="auto"/>
            </w:tcBorders>
          </w:tcPr>
          <w:p w14:paraId="5014D93D" w14:textId="77777777" w:rsidR="00A755FF" w:rsidRPr="00AC50D3" w:rsidRDefault="00A755FF" w:rsidP="0022285B">
            <w:pPr>
              <w:pStyle w:val="TAL"/>
              <w:rPr>
                <w:ins w:id="1973" w:author="Huawei1" w:date="2023-11-16T06:12:00Z"/>
              </w:rPr>
            </w:pPr>
          </w:p>
        </w:tc>
      </w:tr>
      <w:tr w:rsidR="00A755FF" w14:paraId="26B0DDE9" w14:textId="77777777" w:rsidTr="0022285B">
        <w:trPr>
          <w:jc w:val="center"/>
          <w:ins w:id="1974" w:author="Huawei1" w:date="2023-11-16T06:12: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8CEA8" w14:textId="77777777" w:rsidR="00A755FF" w:rsidRDefault="00A755FF" w:rsidP="0022285B">
            <w:pPr>
              <w:pStyle w:val="TAL"/>
              <w:rPr>
                <w:ins w:id="1975" w:author="Huawei1" w:date="2023-11-16T06:12:00Z"/>
                <w:lang w:eastAsia="zh-CN"/>
              </w:rPr>
            </w:pPr>
            <w:ins w:id="1976" w:author="Huawei1" w:date="2023-11-16T06:12:00Z">
              <w:r>
                <w:rPr>
                  <w:lang w:eastAsia="zh-CN"/>
                </w:rPr>
                <w:t>Dusk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CCE676" w14:textId="77777777" w:rsidR="00A755FF" w:rsidRDefault="00A755FF" w:rsidP="0022285B">
            <w:pPr>
              <w:pStyle w:val="TAL"/>
              <w:rPr>
                <w:ins w:id="1977" w:author="Huawei1" w:date="2023-11-16T06:12:00Z"/>
              </w:rPr>
            </w:pPr>
            <w:ins w:id="1978" w:author="Huawei1" w:date="2023-11-16T06:12:00Z">
              <w:r>
                <w:t>Bytes</w:t>
              </w:r>
            </w:ins>
          </w:p>
        </w:tc>
        <w:tc>
          <w:tcPr>
            <w:tcW w:w="1870" w:type="pct"/>
            <w:tcBorders>
              <w:top w:val="single" w:sz="4" w:space="0" w:color="auto"/>
              <w:left w:val="nil"/>
              <w:bottom w:val="single" w:sz="4" w:space="0" w:color="auto"/>
              <w:right w:val="single" w:sz="8" w:space="0" w:color="auto"/>
            </w:tcBorders>
          </w:tcPr>
          <w:p w14:paraId="19B21822" w14:textId="77777777" w:rsidR="00A755FF" w:rsidRDefault="00A755FF" w:rsidP="0022285B">
            <w:pPr>
              <w:pStyle w:val="TAL"/>
              <w:rPr>
                <w:ins w:id="1979" w:author="Huawei1" w:date="2023-11-16T06:12:00Z"/>
              </w:rPr>
            </w:pPr>
            <w:ins w:id="1980" w:author="Huawei1" w:date="2023-11-16T06:12:00Z">
              <w:r>
                <w:t xml:space="preserve">String with format "byte" as defined in </w:t>
              </w:r>
              <w:proofErr w:type="spellStart"/>
              <w:r>
                <w:t>OpenAPI</w:t>
              </w:r>
              <w:proofErr w:type="spellEnd"/>
              <w:r>
                <w:t> Specification [7], i.e. base64-encoded characters, encoding the "DUSK" IE as specified in clause 11.6.2.12 of 3GPP TS 24.554 [16].</w:t>
              </w:r>
            </w:ins>
          </w:p>
        </w:tc>
        <w:tc>
          <w:tcPr>
            <w:tcW w:w="1084" w:type="pct"/>
            <w:tcBorders>
              <w:top w:val="single" w:sz="4" w:space="0" w:color="auto"/>
              <w:left w:val="nil"/>
              <w:bottom w:val="single" w:sz="4" w:space="0" w:color="auto"/>
              <w:right w:val="single" w:sz="8" w:space="0" w:color="auto"/>
            </w:tcBorders>
          </w:tcPr>
          <w:p w14:paraId="60548CF8" w14:textId="77777777" w:rsidR="00A755FF" w:rsidRPr="00AC50D3" w:rsidRDefault="00A755FF" w:rsidP="0022285B">
            <w:pPr>
              <w:pStyle w:val="TAL"/>
              <w:rPr>
                <w:ins w:id="1981" w:author="Huawei1" w:date="2023-11-16T06:12:00Z"/>
              </w:rPr>
            </w:pPr>
          </w:p>
        </w:tc>
      </w:tr>
    </w:tbl>
    <w:p w14:paraId="6A3E08FC" w14:textId="77777777" w:rsidR="00A755FF" w:rsidRDefault="00A755FF" w:rsidP="00A755FF">
      <w:pPr>
        <w:rPr>
          <w:ins w:id="1982" w:author="Huawei" w:date="2023-09-28T10:47:00Z"/>
          <w:rFonts w:eastAsia="等线"/>
          <w:lang w:eastAsia="zh-CN"/>
        </w:rPr>
      </w:pPr>
    </w:p>
    <w:p w14:paraId="68EBA77A" w14:textId="77777777" w:rsidR="00A755FF" w:rsidRDefault="00A755FF" w:rsidP="00A755FF">
      <w:pPr>
        <w:pStyle w:val="4"/>
        <w:rPr>
          <w:ins w:id="1983" w:author="Huawei" w:date="2023-09-28T10:47:00Z"/>
          <w:lang w:eastAsia="zh-CN"/>
        </w:rPr>
      </w:pPr>
      <w:bookmarkStart w:id="1984" w:name="_Toc145953078"/>
      <w:bookmarkStart w:id="1985" w:name="_Toc122090725"/>
      <w:bookmarkStart w:id="1986" w:name="_Toc98142602"/>
      <w:bookmarkStart w:id="1987" w:name="_Toc35971438"/>
      <w:bookmarkStart w:id="1988" w:name="_Toc510696643"/>
      <w:ins w:id="1989" w:author="Huawei" w:date="2023-09-28T14:19:00Z">
        <w:r>
          <w:rPr>
            <w:lang w:val="en-US"/>
          </w:rPr>
          <w:t>6.</w:t>
        </w:r>
        <w:r w:rsidRPr="00430DB9">
          <w:rPr>
            <w:highlight w:val="yellow"/>
            <w:lang w:val="en-US"/>
          </w:rPr>
          <w:t>y</w:t>
        </w:r>
      </w:ins>
      <w:ins w:id="1990" w:author="Huawei" w:date="2023-09-28T10:47:00Z">
        <w:r>
          <w:rPr>
            <w:lang w:val="en-US"/>
          </w:rPr>
          <w:t>.6.4</w:t>
        </w:r>
        <w:r>
          <w:rPr>
            <w:lang w:val="en-US"/>
          </w:rPr>
          <w:tab/>
        </w:r>
        <w:r>
          <w:rPr>
            <w:lang w:eastAsia="zh-CN"/>
          </w:rPr>
          <w:t>Data types describing alternative data types or combinations of data types</w:t>
        </w:r>
        <w:bookmarkEnd w:id="1984"/>
        <w:bookmarkEnd w:id="1985"/>
        <w:bookmarkEnd w:id="1986"/>
        <w:bookmarkEnd w:id="1987"/>
        <w:bookmarkEnd w:id="1988"/>
      </w:ins>
    </w:p>
    <w:p w14:paraId="3384DDCB" w14:textId="77777777" w:rsidR="00A755FF" w:rsidRDefault="00A755FF" w:rsidP="00A755FF">
      <w:pPr>
        <w:rPr>
          <w:ins w:id="1991" w:author="Huawei" w:date="2023-09-28T10:47:00Z"/>
          <w:lang w:eastAsia="zh-CN"/>
        </w:rPr>
      </w:pPr>
      <w:ins w:id="1992" w:author="Huawei" w:date="2023-09-28T10:47:00Z">
        <w:r>
          <w:rPr>
            <w:lang w:eastAsia="zh-CN"/>
          </w:rPr>
          <w:t xml:space="preserve">There is no data type describing alternative data types or combinations of data types in </w:t>
        </w:r>
      </w:ins>
      <w:proofErr w:type="spellStart"/>
      <w:ins w:id="1993" w:author="Huawei" w:date="2023-09-28T14:20:00Z">
        <w:r>
          <w:rPr>
            <w:lang w:eastAsia="zh-CN"/>
          </w:rPr>
          <w:t>Npkmf_Discovery</w:t>
        </w:r>
      </w:ins>
      <w:proofErr w:type="spellEnd"/>
      <w:ins w:id="1994" w:author="Huawei" w:date="2023-09-28T10:47:00Z">
        <w:r>
          <w:rPr>
            <w:lang w:eastAsia="zh-CN"/>
          </w:rPr>
          <w:t xml:space="preserve"> Service.</w:t>
        </w:r>
      </w:ins>
    </w:p>
    <w:p w14:paraId="0B3D92DC" w14:textId="77777777" w:rsidR="00A755FF" w:rsidRDefault="00A755FF" w:rsidP="00A755FF">
      <w:pPr>
        <w:pStyle w:val="4"/>
        <w:rPr>
          <w:ins w:id="1995" w:author="Huawei" w:date="2023-09-28T10:47:00Z"/>
        </w:rPr>
      </w:pPr>
      <w:bookmarkStart w:id="1996" w:name="_Toc145953079"/>
      <w:bookmarkStart w:id="1997" w:name="_Toc122090726"/>
      <w:bookmarkStart w:id="1998" w:name="_Toc98142605"/>
      <w:bookmarkStart w:id="1999" w:name="_Toc35971441"/>
      <w:bookmarkStart w:id="2000" w:name="_Toc510696646"/>
      <w:ins w:id="2001" w:author="Huawei" w:date="2023-09-28T14:19:00Z">
        <w:r>
          <w:t>6.</w:t>
        </w:r>
        <w:r w:rsidRPr="00430DB9">
          <w:rPr>
            <w:highlight w:val="yellow"/>
          </w:rPr>
          <w:t>y</w:t>
        </w:r>
      </w:ins>
      <w:ins w:id="2002" w:author="Huawei" w:date="2023-09-28T10:47:00Z">
        <w:r>
          <w:t>.6.5</w:t>
        </w:r>
        <w:r>
          <w:tab/>
          <w:t>Binary data</w:t>
        </w:r>
        <w:bookmarkEnd w:id="1996"/>
        <w:bookmarkEnd w:id="1997"/>
        <w:bookmarkEnd w:id="1998"/>
        <w:bookmarkEnd w:id="1999"/>
        <w:bookmarkEnd w:id="2000"/>
      </w:ins>
    </w:p>
    <w:p w14:paraId="5437BACB" w14:textId="77777777" w:rsidR="00A755FF" w:rsidRDefault="00A755FF" w:rsidP="00A755FF">
      <w:pPr>
        <w:rPr>
          <w:ins w:id="2003" w:author="Huawei" w:date="2023-09-28T10:47:00Z"/>
          <w:lang w:eastAsia="zh-CN"/>
        </w:rPr>
      </w:pPr>
      <w:ins w:id="2004" w:author="Huawei" w:date="2023-09-28T10:47:00Z">
        <w:r>
          <w:rPr>
            <w:lang w:eastAsia="zh-CN"/>
          </w:rPr>
          <w:t xml:space="preserve">There is no binary data type in </w:t>
        </w:r>
      </w:ins>
      <w:proofErr w:type="spellStart"/>
      <w:ins w:id="2005" w:author="Huawei" w:date="2023-09-28T14:21:00Z">
        <w:r>
          <w:rPr>
            <w:lang w:eastAsia="zh-CN"/>
          </w:rPr>
          <w:t>Npkmf_Discovery</w:t>
        </w:r>
      </w:ins>
      <w:proofErr w:type="spellEnd"/>
      <w:ins w:id="2006" w:author="Huawei" w:date="2023-09-28T10:47:00Z">
        <w:r>
          <w:rPr>
            <w:lang w:eastAsia="zh-CN"/>
          </w:rPr>
          <w:t xml:space="preserve"> Service.</w:t>
        </w:r>
      </w:ins>
    </w:p>
    <w:p w14:paraId="7905D269" w14:textId="77777777" w:rsidR="00A755FF" w:rsidRDefault="00A755FF" w:rsidP="00A755FF">
      <w:pPr>
        <w:pStyle w:val="3"/>
        <w:rPr>
          <w:ins w:id="2007" w:author="Huawei" w:date="2023-09-28T10:47:00Z"/>
        </w:rPr>
      </w:pPr>
      <w:bookmarkStart w:id="2008" w:name="_Toc145953080"/>
      <w:bookmarkStart w:id="2009" w:name="_Toc122090727"/>
      <w:bookmarkStart w:id="2010" w:name="_Toc98142608"/>
      <w:bookmarkStart w:id="2011" w:name="_Toc35971443"/>
      <w:bookmarkStart w:id="2012" w:name="_Toc510696647"/>
      <w:ins w:id="2013" w:author="Huawei" w:date="2023-09-28T14:19:00Z">
        <w:r>
          <w:lastRenderedPageBreak/>
          <w:t>6.</w:t>
        </w:r>
        <w:r w:rsidRPr="00430DB9">
          <w:rPr>
            <w:highlight w:val="yellow"/>
          </w:rPr>
          <w:t>y</w:t>
        </w:r>
      </w:ins>
      <w:ins w:id="2014" w:author="Huawei" w:date="2023-09-28T10:47:00Z">
        <w:r>
          <w:t>.7</w:t>
        </w:r>
        <w:r>
          <w:tab/>
          <w:t>Error Handling</w:t>
        </w:r>
        <w:bookmarkEnd w:id="2008"/>
        <w:bookmarkEnd w:id="2009"/>
        <w:bookmarkEnd w:id="2010"/>
        <w:bookmarkEnd w:id="2011"/>
        <w:bookmarkEnd w:id="2012"/>
      </w:ins>
    </w:p>
    <w:p w14:paraId="6F661016" w14:textId="77777777" w:rsidR="00A755FF" w:rsidRDefault="00A755FF" w:rsidP="00A755FF">
      <w:pPr>
        <w:pStyle w:val="4"/>
        <w:rPr>
          <w:ins w:id="2015" w:author="Huawei" w:date="2023-09-28T10:47:00Z"/>
        </w:rPr>
      </w:pPr>
      <w:bookmarkStart w:id="2016" w:name="_Toc145953081"/>
      <w:bookmarkStart w:id="2017" w:name="_Toc122090728"/>
      <w:bookmarkStart w:id="2018" w:name="_Toc98142609"/>
      <w:bookmarkStart w:id="2019" w:name="_Toc35971444"/>
      <w:ins w:id="2020" w:author="Huawei" w:date="2023-09-28T14:19:00Z">
        <w:r>
          <w:t>6.</w:t>
        </w:r>
        <w:r w:rsidRPr="00430DB9">
          <w:rPr>
            <w:highlight w:val="yellow"/>
          </w:rPr>
          <w:t>y</w:t>
        </w:r>
      </w:ins>
      <w:ins w:id="2021" w:author="Huawei" w:date="2023-09-28T10:47:00Z">
        <w:r>
          <w:t>.7.1</w:t>
        </w:r>
        <w:r>
          <w:tab/>
          <w:t>General</w:t>
        </w:r>
        <w:bookmarkEnd w:id="2016"/>
        <w:bookmarkEnd w:id="2017"/>
        <w:bookmarkEnd w:id="2018"/>
        <w:bookmarkEnd w:id="2019"/>
      </w:ins>
    </w:p>
    <w:p w14:paraId="39840544" w14:textId="77777777" w:rsidR="00A755FF" w:rsidRDefault="00A755FF" w:rsidP="00A755FF">
      <w:pPr>
        <w:rPr>
          <w:ins w:id="2022" w:author="Huawei" w:date="2023-09-28T10:47:00Z"/>
        </w:rPr>
      </w:pPr>
      <w:ins w:id="2023" w:author="Huawei" w:date="2023-09-28T10:47:00Z">
        <w:r>
          <w:t xml:space="preserve">For the </w:t>
        </w:r>
      </w:ins>
      <w:proofErr w:type="spellStart"/>
      <w:ins w:id="2024" w:author="Huawei" w:date="2023-09-28T14:21:00Z">
        <w:r>
          <w:rPr>
            <w:lang w:eastAsia="zh-CN"/>
          </w:rPr>
          <w:t>Npkmf_Discovery</w:t>
        </w:r>
      </w:ins>
      <w:proofErr w:type="spellEnd"/>
      <w:ins w:id="2025"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18CAE37D" w14:textId="77777777" w:rsidR="00A755FF" w:rsidRDefault="00A755FF" w:rsidP="00A755FF">
      <w:pPr>
        <w:rPr>
          <w:ins w:id="2026" w:author="Huawei" w:date="2023-09-28T10:47:00Z"/>
          <w:rFonts w:eastAsia="Calibri"/>
        </w:rPr>
      </w:pPr>
      <w:ins w:id="2027" w:author="Huawei" w:date="2023-09-28T10:47:00Z">
        <w:r>
          <w:t xml:space="preserve">In addition, the requirements in the following clauses are applicable for the </w:t>
        </w:r>
      </w:ins>
      <w:proofErr w:type="spellStart"/>
      <w:ins w:id="2028" w:author="Huawei" w:date="2023-09-28T14:21:00Z">
        <w:r>
          <w:rPr>
            <w:lang w:eastAsia="zh-CN"/>
          </w:rPr>
          <w:t>Npkmf_Discovery</w:t>
        </w:r>
      </w:ins>
      <w:proofErr w:type="spellEnd"/>
      <w:ins w:id="2029" w:author="Huawei" w:date="2023-09-28T10:47:00Z">
        <w:r>
          <w:t xml:space="preserve"> API.</w:t>
        </w:r>
      </w:ins>
    </w:p>
    <w:p w14:paraId="3A85E776" w14:textId="77777777" w:rsidR="00A755FF" w:rsidRDefault="00A755FF" w:rsidP="00A755FF">
      <w:pPr>
        <w:pStyle w:val="4"/>
        <w:rPr>
          <w:ins w:id="2030" w:author="Huawei" w:date="2023-09-28T10:47:00Z"/>
          <w:rFonts w:eastAsia="宋体"/>
        </w:rPr>
      </w:pPr>
      <w:bookmarkStart w:id="2031" w:name="_Toc145953082"/>
      <w:bookmarkStart w:id="2032" w:name="_Toc122090729"/>
      <w:bookmarkStart w:id="2033" w:name="_Toc98142610"/>
      <w:bookmarkStart w:id="2034" w:name="_Toc35971445"/>
      <w:ins w:id="2035" w:author="Huawei" w:date="2023-09-28T14:19:00Z">
        <w:r>
          <w:t>6.</w:t>
        </w:r>
        <w:r w:rsidRPr="00430DB9">
          <w:rPr>
            <w:highlight w:val="yellow"/>
          </w:rPr>
          <w:t>y</w:t>
        </w:r>
      </w:ins>
      <w:ins w:id="2036" w:author="Huawei" w:date="2023-09-28T10:47:00Z">
        <w:r>
          <w:t>.7.2</w:t>
        </w:r>
        <w:r>
          <w:tab/>
          <w:t>Protocol Errors</w:t>
        </w:r>
        <w:bookmarkEnd w:id="2031"/>
        <w:bookmarkEnd w:id="2032"/>
        <w:bookmarkEnd w:id="2033"/>
        <w:bookmarkEnd w:id="2034"/>
      </w:ins>
    </w:p>
    <w:p w14:paraId="3E0D646C" w14:textId="77777777" w:rsidR="00A755FF" w:rsidRDefault="00A755FF" w:rsidP="00A755FF">
      <w:pPr>
        <w:rPr>
          <w:ins w:id="2037" w:author="Huawei" w:date="2023-09-28T10:47:00Z"/>
        </w:rPr>
      </w:pPr>
      <w:ins w:id="2038" w:author="Huawei" w:date="2023-09-28T10:47:00Z">
        <w:r>
          <w:t>Protocol errors handling shall be supported as specified in clause 5.2.7 of 3GPP TS 29.500 [</w:t>
        </w:r>
        <w:r>
          <w:rPr>
            <w:lang w:eastAsia="zh-CN"/>
          </w:rPr>
          <w:t>5</w:t>
        </w:r>
        <w:r>
          <w:t>].</w:t>
        </w:r>
      </w:ins>
    </w:p>
    <w:p w14:paraId="22D252CF" w14:textId="77777777" w:rsidR="00A755FF" w:rsidRDefault="00A755FF" w:rsidP="00A755FF">
      <w:pPr>
        <w:pStyle w:val="4"/>
        <w:rPr>
          <w:ins w:id="2039" w:author="Huawei" w:date="2023-09-28T10:47:00Z"/>
        </w:rPr>
      </w:pPr>
      <w:bookmarkStart w:id="2040" w:name="_Toc145953083"/>
      <w:bookmarkStart w:id="2041" w:name="_Toc122090730"/>
      <w:bookmarkStart w:id="2042" w:name="_Toc98142611"/>
      <w:bookmarkStart w:id="2043" w:name="_Toc35971446"/>
      <w:ins w:id="2044" w:author="Huawei" w:date="2023-09-28T14:19:00Z">
        <w:r>
          <w:t>6.</w:t>
        </w:r>
        <w:r w:rsidRPr="00430DB9">
          <w:rPr>
            <w:highlight w:val="yellow"/>
          </w:rPr>
          <w:t>y</w:t>
        </w:r>
      </w:ins>
      <w:ins w:id="2045" w:author="Huawei" w:date="2023-09-28T10:47:00Z">
        <w:r>
          <w:t>.7.3</w:t>
        </w:r>
        <w:r>
          <w:tab/>
          <w:t>Application Errors</w:t>
        </w:r>
        <w:bookmarkEnd w:id="2040"/>
        <w:bookmarkEnd w:id="2041"/>
        <w:bookmarkEnd w:id="2042"/>
        <w:bookmarkEnd w:id="2043"/>
      </w:ins>
    </w:p>
    <w:p w14:paraId="79BFA54A" w14:textId="77777777" w:rsidR="00A755FF" w:rsidRDefault="00A755FF" w:rsidP="00A755FF">
      <w:pPr>
        <w:rPr>
          <w:ins w:id="2046" w:author="Huawei" w:date="2023-09-28T10:47:00Z"/>
        </w:rPr>
      </w:pPr>
      <w:ins w:id="2047" w:author="Huawei" w:date="2023-09-28T10:47:00Z">
        <w:r>
          <w:t xml:space="preserve">The application errors defined for the </w:t>
        </w:r>
      </w:ins>
      <w:proofErr w:type="spellStart"/>
      <w:ins w:id="2048" w:author="Huawei" w:date="2023-09-28T14:21:00Z">
        <w:r>
          <w:rPr>
            <w:lang w:eastAsia="zh-CN"/>
          </w:rPr>
          <w:t>Npkmf_Discovery</w:t>
        </w:r>
      </w:ins>
      <w:proofErr w:type="spellEnd"/>
      <w:ins w:id="2049" w:author="Huawei" w:date="2023-09-28T10:47:00Z">
        <w:r>
          <w:rPr>
            <w:lang w:eastAsia="zh-CN"/>
          </w:rPr>
          <w:t xml:space="preserve"> </w:t>
        </w:r>
        <w:r>
          <w:t xml:space="preserve">service are listed in Table </w:t>
        </w:r>
      </w:ins>
      <w:ins w:id="2050" w:author="Huawei" w:date="2023-09-28T14:19:00Z">
        <w:r>
          <w:t>6.</w:t>
        </w:r>
        <w:r w:rsidRPr="00C714C0">
          <w:rPr>
            <w:color w:val="FF0000"/>
            <w:highlight w:val="yellow"/>
          </w:rPr>
          <w:t>y</w:t>
        </w:r>
      </w:ins>
      <w:ins w:id="2051" w:author="Huawei" w:date="2023-09-28T10:47:00Z">
        <w:r>
          <w:t>.7.3-1.</w:t>
        </w:r>
      </w:ins>
    </w:p>
    <w:p w14:paraId="4834FCC5" w14:textId="77777777" w:rsidR="00A755FF" w:rsidRDefault="00A755FF" w:rsidP="00A755FF">
      <w:pPr>
        <w:pStyle w:val="TH"/>
        <w:rPr>
          <w:ins w:id="2052" w:author="Huawei" w:date="2023-09-28T10:47:00Z"/>
        </w:rPr>
      </w:pPr>
      <w:ins w:id="2053" w:author="Huawei" w:date="2023-09-28T10:47:00Z">
        <w:r>
          <w:t xml:space="preserve">Table </w:t>
        </w:r>
      </w:ins>
      <w:ins w:id="2054" w:author="Huawei" w:date="2023-09-28T14:19:00Z">
        <w:r>
          <w:t>6.</w:t>
        </w:r>
        <w:r w:rsidRPr="00430DB9">
          <w:rPr>
            <w:highlight w:val="yellow"/>
          </w:rPr>
          <w:t>y</w:t>
        </w:r>
      </w:ins>
      <w:ins w:id="2055"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A755FF" w14:paraId="1EC1B9F1" w14:textId="77777777" w:rsidTr="0022285B">
        <w:trPr>
          <w:jc w:val="center"/>
          <w:ins w:id="2056"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D1F931" w14:textId="77777777" w:rsidR="00A755FF" w:rsidRDefault="00A755FF" w:rsidP="0022285B">
            <w:pPr>
              <w:pStyle w:val="TAH"/>
              <w:rPr>
                <w:ins w:id="2057" w:author="Huawei" w:date="2023-09-28T10:47:00Z"/>
              </w:rPr>
            </w:pPr>
            <w:ins w:id="2058"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1951AEA9" w14:textId="77777777" w:rsidR="00A755FF" w:rsidRDefault="00A755FF" w:rsidP="0022285B">
            <w:pPr>
              <w:pStyle w:val="TAH"/>
              <w:rPr>
                <w:ins w:id="2059" w:author="Huawei" w:date="2023-09-28T10:47:00Z"/>
              </w:rPr>
            </w:pPr>
            <w:ins w:id="2060"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6DA64569" w14:textId="77777777" w:rsidR="00A755FF" w:rsidRDefault="00A755FF" w:rsidP="0022285B">
            <w:pPr>
              <w:pStyle w:val="TAH"/>
              <w:rPr>
                <w:ins w:id="2061" w:author="Huawei" w:date="2023-09-28T10:47:00Z"/>
              </w:rPr>
            </w:pPr>
            <w:ins w:id="2062" w:author="Huawei" w:date="2023-09-28T10:47:00Z">
              <w:r>
                <w:t>Description</w:t>
              </w:r>
            </w:ins>
          </w:p>
        </w:tc>
      </w:tr>
      <w:tr w:rsidR="00A755FF" w14:paraId="3111DEDD" w14:textId="77777777" w:rsidTr="0022285B">
        <w:trPr>
          <w:jc w:val="center"/>
          <w:ins w:id="2063"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09072281" w14:textId="77777777" w:rsidR="00A755FF" w:rsidRDefault="00A755FF" w:rsidP="0022285B">
            <w:pPr>
              <w:pStyle w:val="TAL"/>
              <w:rPr>
                <w:ins w:id="2064" w:author="Huawei" w:date="2023-09-28T10:47:00Z"/>
              </w:rPr>
            </w:pPr>
            <w:ins w:id="2065"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71C35B11" w14:textId="77777777" w:rsidR="00A755FF" w:rsidRDefault="00A755FF" w:rsidP="0022285B">
            <w:pPr>
              <w:pStyle w:val="TAL"/>
              <w:rPr>
                <w:ins w:id="2066" w:author="Huawei" w:date="2023-09-28T10:47:00Z"/>
              </w:rPr>
            </w:pPr>
            <w:ins w:id="2067"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6E89A1D2" w14:textId="77777777" w:rsidR="00A755FF" w:rsidRDefault="00A755FF" w:rsidP="0022285B">
            <w:pPr>
              <w:pStyle w:val="TAL"/>
              <w:rPr>
                <w:ins w:id="2068" w:author="Huawei" w:date="2023-09-28T10:47:00Z"/>
                <w:rFonts w:cs="Arial"/>
                <w:szCs w:val="18"/>
              </w:rPr>
            </w:pPr>
            <w:ins w:id="2069" w:author="Huawei" w:date="2023-09-28T17:03:00Z">
              <w:r>
                <w:t xml:space="preserve">It is used when the requested </w:t>
              </w:r>
              <w:proofErr w:type="spellStart"/>
              <w:r>
                <w:t>ProSe</w:t>
              </w:r>
              <w:proofErr w:type="spellEnd"/>
              <w:r>
                <w:t xml:space="preserve"> service is not authorized for this UE Identity.</w:t>
              </w:r>
            </w:ins>
          </w:p>
        </w:tc>
      </w:tr>
      <w:tr w:rsidR="00A755FF" w14:paraId="5A11AB54" w14:textId="77777777" w:rsidTr="0022285B">
        <w:trPr>
          <w:jc w:val="center"/>
          <w:ins w:id="2070"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159F9B94" w14:textId="77777777" w:rsidR="00A755FF" w:rsidRDefault="00A755FF" w:rsidP="0022285B">
            <w:pPr>
              <w:pStyle w:val="TAL"/>
              <w:rPr>
                <w:ins w:id="2071" w:author="Huawei" w:date="2023-09-28T17:03:00Z"/>
              </w:rPr>
            </w:pPr>
            <w:ins w:id="2072"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272047B2" w14:textId="77777777" w:rsidR="00A755FF" w:rsidRDefault="00A755FF" w:rsidP="0022285B">
            <w:pPr>
              <w:pStyle w:val="TAL"/>
              <w:rPr>
                <w:ins w:id="2073" w:author="Huawei" w:date="2023-09-28T17:03:00Z"/>
              </w:rPr>
            </w:pPr>
            <w:ins w:id="2074"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1C6B43B8" w14:textId="77777777" w:rsidR="00A755FF" w:rsidRDefault="00A755FF" w:rsidP="0022285B">
            <w:pPr>
              <w:pStyle w:val="TAL"/>
              <w:rPr>
                <w:ins w:id="2075" w:author="Huawei" w:date="2023-09-28T17:03:00Z"/>
                <w:rFonts w:cs="Arial"/>
                <w:szCs w:val="18"/>
              </w:rPr>
            </w:pPr>
            <w:ins w:id="2076" w:author="Huawei" w:date="2023-09-28T17:03:00Z">
              <w:r>
                <w:t xml:space="preserve">It is used when the requested </w:t>
              </w:r>
              <w:proofErr w:type="spellStart"/>
              <w:r>
                <w:t>ProSe</w:t>
              </w:r>
              <w:proofErr w:type="spellEnd"/>
              <w:r>
                <w:t xml:space="preserve"> Application doesn't exist</w:t>
              </w:r>
            </w:ins>
          </w:p>
        </w:tc>
      </w:tr>
    </w:tbl>
    <w:p w14:paraId="72E6AC46" w14:textId="77777777" w:rsidR="00A755FF" w:rsidRDefault="00A755FF" w:rsidP="00A755FF">
      <w:pPr>
        <w:rPr>
          <w:ins w:id="2077" w:author="Huawei" w:date="2023-09-28T10:47:00Z"/>
          <w:rFonts w:eastAsia="等线"/>
          <w:lang w:eastAsia="en-US"/>
        </w:rPr>
      </w:pPr>
      <w:bookmarkStart w:id="2078" w:name="_Toc35971447"/>
      <w:bookmarkStart w:id="2079" w:name="_Toc510696648"/>
      <w:bookmarkStart w:id="2080" w:name="_Toc508287269"/>
      <w:bookmarkStart w:id="2081" w:name="_Toc508285804"/>
      <w:bookmarkStart w:id="2082" w:name="_Toc493774060"/>
      <w:bookmarkStart w:id="2083" w:name="_Toc492973140"/>
      <w:bookmarkStart w:id="2084" w:name="_Toc492972920"/>
      <w:bookmarkStart w:id="2085" w:name="_Toc492967832"/>
      <w:bookmarkStart w:id="2086" w:name="_Toc492900030"/>
      <w:bookmarkStart w:id="2087" w:name="_Toc492899751"/>
    </w:p>
    <w:p w14:paraId="166BF5D0" w14:textId="77777777" w:rsidR="00A755FF" w:rsidRDefault="00A755FF" w:rsidP="00A755FF">
      <w:pPr>
        <w:pStyle w:val="3"/>
        <w:rPr>
          <w:ins w:id="2088" w:author="Huawei" w:date="2023-09-28T10:47:00Z"/>
          <w:lang w:eastAsia="zh-CN"/>
        </w:rPr>
      </w:pPr>
      <w:bookmarkStart w:id="2089" w:name="_Toc145953084"/>
      <w:bookmarkStart w:id="2090" w:name="_Toc122090731"/>
      <w:bookmarkStart w:id="2091" w:name="_Toc98142612"/>
      <w:ins w:id="2092" w:author="Huawei" w:date="2023-09-28T14:19:00Z">
        <w:r>
          <w:t>6.</w:t>
        </w:r>
        <w:r w:rsidRPr="00430DB9">
          <w:rPr>
            <w:highlight w:val="yellow"/>
          </w:rPr>
          <w:t>y</w:t>
        </w:r>
      </w:ins>
      <w:ins w:id="2093" w:author="Huawei" w:date="2023-09-28T10:47:00Z">
        <w:r>
          <w:t>.8</w:t>
        </w:r>
        <w:r>
          <w:rPr>
            <w:lang w:eastAsia="zh-CN"/>
          </w:rPr>
          <w:tab/>
          <w:t>Feature negotiation</w:t>
        </w:r>
        <w:bookmarkEnd w:id="2078"/>
        <w:bookmarkEnd w:id="2079"/>
        <w:bookmarkEnd w:id="2080"/>
        <w:bookmarkEnd w:id="2081"/>
        <w:bookmarkEnd w:id="2082"/>
        <w:bookmarkEnd w:id="2083"/>
        <w:bookmarkEnd w:id="2084"/>
        <w:bookmarkEnd w:id="2085"/>
        <w:bookmarkEnd w:id="2086"/>
        <w:bookmarkEnd w:id="2087"/>
        <w:bookmarkEnd w:id="2089"/>
        <w:bookmarkEnd w:id="2090"/>
        <w:bookmarkEnd w:id="2091"/>
      </w:ins>
    </w:p>
    <w:p w14:paraId="46C1F41E" w14:textId="77777777" w:rsidR="00A755FF" w:rsidRDefault="00A755FF" w:rsidP="00A755FF">
      <w:pPr>
        <w:rPr>
          <w:ins w:id="2094" w:author="Huawei" w:date="2023-09-28T10:47:00Z"/>
          <w:lang w:eastAsia="en-US"/>
        </w:rPr>
      </w:pPr>
      <w:ins w:id="2095" w:author="Huawei" w:date="2023-09-28T10:47:00Z">
        <w:r>
          <w:t>The optional features in table </w:t>
        </w:r>
      </w:ins>
      <w:ins w:id="2096" w:author="Huawei" w:date="2023-09-28T14:19:00Z">
        <w:r>
          <w:t>6.</w:t>
        </w:r>
        <w:r w:rsidRPr="00C714C0">
          <w:rPr>
            <w:color w:val="FF0000"/>
            <w:highlight w:val="yellow"/>
          </w:rPr>
          <w:t>y</w:t>
        </w:r>
      </w:ins>
      <w:ins w:id="2097" w:author="Huawei" w:date="2023-09-28T10:47:00Z">
        <w:r>
          <w:t xml:space="preserve">.8-1 are defined for the </w:t>
        </w:r>
      </w:ins>
      <w:proofErr w:type="spellStart"/>
      <w:ins w:id="2098" w:author="Huawei" w:date="2023-09-28T14:21:00Z">
        <w:r>
          <w:rPr>
            <w:lang w:eastAsia="zh-CN"/>
          </w:rPr>
          <w:t>Npkmf_Discovery</w:t>
        </w:r>
      </w:ins>
      <w:proofErr w:type="spellEnd"/>
      <w:ins w:id="2099"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19BF0EA6" w14:textId="77777777" w:rsidR="00A755FF" w:rsidRDefault="00A755FF" w:rsidP="00A755FF">
      <w:pPr>
        <w:pStyle w:val="TH"/>
        <w:rPr>
          <w:ins w:id="2100" w:author="Huawei" w:date="2023-09-28T10:47:00Z"/>
        </w:rPr>
      </w:pPr>
      <w:ins w:id="2101" w:author="Huawei" w:date="2023-09-28T10:47:00Z">
        <w:r>
          <w:t xml:space="preserve">Table </w:t>
        </w:r>
      </w:ins>
      <w:ins w:id="2102" w:author="Huawei" w:date="2023-09-28T14:19:00Z">
        <w:r>
          <w:t>6.</w:t>
        </w:r>
        <w:r w:rsidRPr="00430DB9">
          <w:rPr>
            <w:highlight w:val="yellow"/>
          </w:rPr>
          <w:t>y</w:t>
        </w:r>
      </w:ins>
      <w:ins w:id="2103"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755FF" w14:paraId="5B39C130" w14:textId="77777777" w:rsidTr="0022285B">
        <w:trPr>
          <w:jc w:val="center"/>
          <w:ins w:id="2104"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A1B16C" w14:textId="77777777" w:rsidR="00A755FF" w:rsidRDefault="00A755FF" w:rsidP="0022285B">
            <w:pPr>
              <w:pStyle w:val="TAH"/>
              <w:rPr>
                <w:ins w:id="2105" w:author="Huawei" w:date="2023-09-28T10:47:00Z"/>
              </w:rPr>
            </w:pPr>
            <w:ins w:id="2106"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3206223" w14:textId="77777777" w:rsidR="00A755FF" w:rsidRDefault="00A755FF" w:rsidP="0022285B">
            <w:pPr>
              <w:pStyle w:val="TAH"/>
              <w:rPr>
                <w:ins w:id="2107" w:author="Huawei" w:date="2023-09-28T10:47:00Z"/>
              </w:rPr>
            </w:pPr>
            <w:ins w:id="2108"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C61B3C1" w14:textId="77777777" w:rsidR="00A755FF" w:rsidRDefault="00A755FF" w:rsidP="0022285B">
            <w:pPr>
              <w:pStyle w:val="TAH"/>
              <w:rPr>
                <w:ins w:id="2109" w:author="Huawei" w:date="2023-09-28T10:47:00Z"/>
              </w:rPr>
            </w:pPr>
            <w:ins w:id="2110" w:author="Huawei" w:date="2023-09-28T10:47:00Z">
              <w:r>
                <w:t>Description</w:t>
              </w:r>
            </w:ins>
          </w:p>
        </w:tc>
      </w:tr>
      <w:tr w:rsidR="00A755FF" w14:paraId="43D6B8F8" w14:textId="77777777" w:rsidTr="0022285B">
        <w:trPr>
          <w:jc w:val="center"/>
          <w:ins w:id="2111"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51B5329E" w14:textId="77777777" w:rsidR="00A755FF" w:rsidRDefault="00A755FF" w:rsidP="0022285B">
            <w:pPr>
              <w:pStyle w:val="TAL"/>
              <w:rPr>
                <w:ins w:id="2112" w:author="Huawei" w:date="2023-09-28T10:47:00Z"/>
              </w:rPr>
            </w:pPr>
            <w:ins w:id="2113"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2F63AB9F" w14:textId="77777777" w:rsidR="00A755FF" w:rsidRDefault="00A755FF" w:rsidP="0022285B">
            <w:pPr>
              <w:pStyle w:val="TAL"/>
              <w:rPr>
                <w:ins w:id="2114"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1DBBAC89" w14:textId="77777777" w:rsidR="00A755FF" w:rsidRDefault="00A755FF" w:rsidP="0022285B">
            <w:pPr>
              <w:pStyle w:val="TAL"/>
              <w:rPr>
                <w:ins w:id="2115" w:author="Huawei" w:date="2023-09-28T10:47:00Z"/>
                <w:rFonts w:cs="Arial"/>
                <w:szCs w:val="18"/>
              </w:rPr>
            </w:pPr>
          </w:p>
        </w:tc>
      </w:tr>
    </w:tbl>
    <w:p w14:paraId="1F82DA96" w14:textId="77777777" w:rsidR="00A755FF" w:rsidRDefault="00A755FF" w:rsidP="00A755FF">
      <w:pPr>
        <w:rPr>
          <w:ins w:id="2116" w:author="Huawei" w:date="2023-09-28T10:47:00Z"/>
          <w:rFonts w:eastAsia="等线"/>
          <w:lang w:eastAsia="en-US"/>
        </w:rPr>
      </w:pPr>
    </w:p>
    <w:p w14:paraId="7A0873D2" w14:textId="77777777" w:rsidR="00A755FF" w:rsidRDefault="00A755FF" w:rsidP="00A755FF">
      <w:pPr>
        <w:pStyle w:val="3"/>
        <w:rPr>
          <w:ins w:id="2117" w:author="Huawei" w:date="2023-09-28T10:47:00Z"/>
        </w:rPr>
      </w:pPr>
      <w:bookmarkStart w:id="2118" w:name="_Toc145953085"/>
      <w:bookmarkStart w:id="2119" w:name="_Toc122090732"/>
      <w:bookmarkStart w:id="2120" w:name="_Toc98142613"/>
      <w:bookmarkStart w:id="2121" w:name="_Toc35971448"/>
      <w:bookmarkStart w:id="2122" w:name="_Toc532994477"/>
      <w:bookmarkStart w:id="2123" w:name="_Hlk525137310"/>
      <w:bookmarkStart w:id="2124" w:name="_Toc510696649"/>
      <w:ins w:id="2125" w:author="Huawei" w:date="2023-09-28T14:19:00Z">
        <w:r>
          <w:t>6.</w:t>
        </w:r>
        <w:r w:rsidRPr="00430DB9">
          <w:rPr>
            <w:highlight w:val="yellow"/>
          </w:rPr>
          <w:t>y</w:t>
        </w:r>
      </w:ins>
      <w:ins w:id="2126" w:author="Huawei" w:date="2023-09-28T10:47:00Z">
        <w:r>
          <w:t>.9</w:t>
        </w:r>
        <w:r>
          <w:tab/>
          <w:t>Security</w:t>
        </w:r>
        <w:bookmarkEnd w:id="2118"/>
        <w:bookmarkEnd w:id="2119"/>
        <w:bookmarkEnd w:id="2120"/>
        <w:bookmarkEnd w:id="2121"/>
        <w:bookmarkEnd w:id="2122"/>
      </w:ins>
    </w:p>
    <w:p w14:paraId="31503C7F" w14:textId="77777777" w:rsidR="00A755FF" w:rsidRDefault="00A755FF" w:rsidP="00A755FF">
      <w:pPr>
        <w:rPr>
          <w:ins w:id="2127" w:author="Huawei" w:date="2023-09-28T10:47:00Z"/>
        </w:rPr>
      </w:pPr>
      <w:ins w:id="2128"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129" w:author="Huawei" w:date="2023-09-28T14:21:00Z">
        <w:r>
          <w:rPr>
            <w:lang w:eastAsia="zh-CN"/>
          </w:rPr>
          <w:t>Npkmf_Discovery</w:t>
        </w:r>
      </w:ins>
      <w:proofErr w:type="spellEnd"/>
      <w:ins w:id="2130"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6E2D9BB1" w14:textId="77777777" w:rsidR="00A755FF" w:rsidRDefault="00A755FF" w:rsidP="00A755FF">
      <w:pPr>
        <w:rPr>
          <w:ins w:id="2131" w:author="Huawei" w:date="2023-09-28T10:47:00Z"/>
        </w:rPr>
      </w:pPr>
      <w:ins w:id="2132" w:author="Huawei" w:date="2023-09-28T10:47:00Z">
        <w:r>
          <w:t xml:space="preserve">If OAuth2 is used, an NF Service Consumer, prior to consuming services offered by the </w:t>
        </w:r>
      </w:ins>
      <w:proofErr w:type="spellStart"/>
      <w:ins w:id="2133" w:author="Huawei" w:date="2023-09-28T14:21:00Z">
        <w:r>
          <w:rPr>
            <w:lang w:eastAsia="zh-CN"/>
          </w:rPr>
          <w:t>Npkmf_Discovery</w:t>
        </w:r>
      </w:ins>
      <w:proofErr w:type="spellEnd"/>
      <w:ins w:id="2134"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66BAC10C" w14:textId="77777777" w:rsidR="00A755FF" w:rsidRDefault="00A755FF" w:rsidP="00A755FF">
      <w:pPr>
        <w:pStyle w:val="NO"/>
        <w:rPr>
          <w:ins w:id="2135" w:author="Huawei" w:date="2023-09-28T10:47:00Z"/>
        </w:rPr>
      </w:pPr>
      <w:ins w:id="2136" w:author="Huawei" w:date="2023-09-28T10:47:00Z">
        <w:r>
          <w:t>NOTE:</w:t>
        </w:r>
        <w:r>
          <w:tab/>
          <w:t xml:space="preserve">When multiple NRFs are deployed in a network, the NRF used as authorization server is the same NRF that the NF Service Consumer used for discovering the </w:t>
        </w:r>
      </w:ins>
      <w:proofErr w:type="spellStart"/>
      <w:ins w:id="2137" w:author="Huawei" w:date="2023-09-28T14:21:00Z">
        <w:r>
          <w:rPr>
            <w:lang w:eastAsia="zh-CN"/>
          </w:rPr>
          <w:t>Npkmf_Discovery</w:t>
        </w:r>
      </w:ins>
      <w:proofErr w:type="spellEnd"/>
      <w:ins w:id="2138" w:author="Huawei" w:date="2023-09-28T10:47:00Z">
        <w:r>
          <w:rPr>
            <w:noProof/>
            <w:lang w:eastAsia="zh-CN"/>
          </w:rPr>
          <w:t xml:space="preserve"> </w:t>
        </w:r>
        <w:r>
          <w:t>service.</w:t>
        </w:r>
      </w:ins>
    </w:p>
    <w:p w14:paraId="258CCAFE" w14:textId="77777777" w:rsidR="00A755FF" w:rsidRDefault="00A755FF" w:rsidP="00A755FF">
      <w:pPr>
        <w:rPr>
          <w:ins w:id="2139" w:author="Huawei" w:date="2023-09-28T17:06:00Z"/>
          <w:lang w:val="en-US"/>
        </w:rPr>
      </w:pPr>
      <w:bookmarkStart w:id="2140" w:name="_Hlk530142087"/>
      <w:bookmarkEnd w:id="2123"/>
      <w:ins w:id="2141" w:author="Huawei" w:date="2023-09-28T10:47:00Z">
        <w:r>
          <w:rPr>
            <w:lang w:val="en-US"/>
          </w:rPr>
          <w:t xml:space="preserve">The </w:t>
        </w:r>
      </w:ins>
      <w:proofErr w:type="spellStart"/>
      <w:ins w:id="2142" w:author="Huawei" w:date="2023-09-28T14:21:00Z">
        <w:r>
          <w:rPr>
            <w:lang w:eastAsia="zh-CN"/>
          </w:rPr>
          <w:t>Npkmf_Discovery</w:t>
        </w:r>
      </w:ins>
      <w:proofErr w:type="spellEnd"/>
      <w:ins w:id="2143" w:author="Huawei" w:date="2023-09-28T10:47:00Z">
        <w:r>
          <w:rPr>
            <w:noProof/>
            <w:lang w:eastAsia="zh-CN"/>
          </w:rPr>
          <w:t xml:space="preserve"> </w:t>
        </w:r>
        <w:r>
          <w:rPr>
            <w:lang w:val="en-US"/>
          </w:rPr>
          <w:t xml:space="preserve">API defines </w:t>
        </w:r>
      </w:ins>
      <w:ins w:id="2144" w:author="Huawei" w:date="2023-09-28T17:06:00Z">
        <w:r>
          <w:rPr>
            <w:lang w:val="en-US"/>
          </w:rPr>
          <w:t>the following</w:t>
        </w:r>
      </w:ins>
      <w:ins w:id="2145" w:author="Huawei" w:date="2023-09-28T10:47:00Z">
        <w:r>
          <w:rPr>
            <w:lang w:val="en-US"/>
          </w:rPr>
          <w:t xml:space="preserve"> scope</w:t>
        </w:r>
      </w:ins>
      <w:ins w:id="2146" w:author="Huawei" w:date="2023-09-28T17:06:00Z">
        <w:r>
          <w:rPr>
            <w:lang w:val="en-US"/>
          </w:rPr>
          <w:t>s</w:t>
        </w:r>
      </w:ins>
      <w:ins w:id="2147" w:author="Huawei" w:date="2023-09-28T10:47:00Z">
        <w:r>
          <w:rPr>
            <w:lang w:val="en-US"/>
          </w:rPr>
          <w:t xml:space="preserve"> "</w:t>
        </w:r>
        <w:proofErr w:type="spellStart"/>
        <w:r>
          <w:rPr>
            <w:lang w:eastAsia="zh-CN"/>
          </w:rPr>
          <w:t>npkmf-keyrequest</w:t>
        </w:r>
        <w:proofErr w:type="spellEnd"/>
        <w:r>
          <w:rPr>
            <w:lang w:val="en-US"/>
          </w:rPr>
          <w:t xml:space="preserve">" </w:t>
        </w:r>
      </w:ins>
      <w:ins w:id="2148" w:author="Huawei" w:date="2023-09-28T17:06:00Z">
        <w:r>
          <w:rPr>
            <w:lang w:val="en-US"/>
          </w:rPr>
          <w:t>for OAuth2 authorization as specified in 3GPP TS 33.501 [</w:t>
        </w:r>
        <w:r>
          <w:rPr>
            <w:lang w:val="en-US" w:eastAsia="zh-CN"/>
          </w:rPr>
          <w:t>8</w:t>
        </w:r>
        <w:r>
          <w:rPr>
            <w:lang w:val="en-US"/>
          </w:rPr>
          <w:t>]:</w:t>
        </w:r>
      </w:ins>
    </w:p>
    <w:p w14:paraId="25543FC0" w14:textId="77777777" w:rsidR="00A755FF" w:rsidRDefault="00A755FF" w:rsidP="00A755FF">
      <w:pPr>
        <w:pStyle w:val="TH"/>
        <w:rPr>
          <w:ins w:id="2149" w:author="Huawei" w:date="2023-09-28T17:06:00Z"/>
        </w:rPr>
      </w:pPr>
      <w:ins w:id="2150" w:author="Huawei" w:date="2023-09-28T17:06:00Z">
        <w:r>
          <w:lastRenderedPageBreak/>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A755FF" w14:paraId="6400AEB5" w14:textId="77777777" w:rsidTr="0022285B">
        <w:trPr>
          <w:ins w:id="2151"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E7B8C" w14:textId="77777777" w:rsidR="00A755FF" w:rsidRDefault="00A755FF" w:rsidP="0022285B">
            <w:pPr>
              <w:pStyle w:val="TAH"/>
              <w:rPr>
                <w:ins w:id="2152" w:author="Huawei" w:date="2023-09-28T17:06:00Z"/>
              </w:rPr>
            </w:pPr>
            <w:ins w:id="2153"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7678B0" w14:textId="77777777" w:rsidR="00A755FF" w:rsidRDefault="00A755FF" w:rsidP="0022285B">
            <w:pPr>
              <w:pStyle w:val="TAH"/>
              <w:rPr>
                <w:ins w:id="2154" w:author="Huawei" w:date="2023-09-28T17:06:00Z"/>
              </w:rPr>
            </w:pPr>
            <w:ins w:id="2155" w:author="Huawei" w:date="2023-09-28T17:06:00Z">
              <w:r>
                <w:t>Description</w:t>
              </w:r>
            </w:ins>
          </w:p>
        </w:tc>
      </w:tr>
      <w:tr w:rsidR="00A755FF" w14:paraId="21972D98" w14:textId="77777777" w:rsidTr="0022285B">
        <w:trPr>
          <w:ins w:id="2156"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B4D7E" w14:textId="77777777" w:rsidR="00A755FF" w:rsidRDefault="00A755FF" w:rsidP="0022285B">
            <w:pPr>
              <w:pStyle w:val="TAL"/>
              <w:rPr>
                <w:ins w:id="2157" w:author="Huawei" w:date="2023-09-28T17:06:00Z"/>
              </w:rPr>
            </w:pPr>
            <w:ins w:id="2158" w:author="Huawei" w:date="2023-09-28T17:06:00Z">
              <w:r>
                <w:t>"</w:t>
              </w:r>
            </w:ins>
            <w:proofErr w:type="spellStart"/>
            <w:ins w:id="2159" w:author="Huawei" w:date="2023-09-28T17:07:00Z">
              <w:r>
                <w:t>npkmf</w:t>
              </w:r>
              <w:proofErr w:type="spellEnd"/>
              <w:r>
                <w:t>-disc</w:t>
              </w:r>
            </w:ins>
            <w:ins w:id="2160"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8984A" w14:textId="77777777" w:rsidR="00A755FF" w:rsidRDefault="00A755FF" w:rsidP="0022285B">
            <w:pPr>
              <w:pStyle w:val="TAL"/>
              <w:rPr>
                <w:ins w:id="2161" w:author="Huawei" w:date="2023-09-28T17:06:00Z"/>
              </w:rPr>
            </w:pPr>
            <w:ins w:id="2162" w:author="Huawei" w:date="2023-09-28T17:08:00Z">
              <w:r>
                <w:t xml:space="preserve">Access to the </w:t>
              </w:r>
              <w:r>
                <w:rPr>
                  <w:lang w:val="fr-FR"/>
                </w:rPr>
                <w:t>Npkmf_Discovery</w:t>
              </w:r>
              <w:r>
                <w:t xml:space="preserve"> API</w:t>
              </w:r>
            </w:ins>
          </w:p>
        </w:tc>
      </w:tr>
      <w:tr w:rsidR="00A755FF" w14:paraId="28CCEC65" w14:textId="77777777" w:rsidTr="0022285B">
        <w:trPr>
          <w:ins w:id="2163"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BCEA79" w14:textId="77777777" w:rsidR="00A755FF" w:rsidRDefault="00A755FF" w:rsidP="0022285B">
            <w:pPr>
              <w:pStyle w:val="TAL"/>
              <w:rPr>
                <w:ins w:id="2164" w:author="Huawei" w:date="2023-09-28T17:06:00Z"/>
              </w:rPr>
            </w:pPr>
            <w:ins w:id="2165" w:author="Huawei" w:date="2023-09-28T17:06:00Z">
              <w:r>
                <w:t>"</w:t>
              </w:r>
            </w:ins>
            <w:proofErr w:type="spellStart"/>
            <w:ins w:id="2166" w:author="Huawei" w:date="2023-09-28T17:08:00Z">
              <w:r>
                <w:t>npkmf-</w:t>
              </w:r>
              <w:proofErr w:type="gramStart"/>
              <w:r>
                <w:t>disc:announce</w:t>
              </w:r>
              <w:proofErr w:type="gramEnd"/>
              <w:r>
                <w:t>-authorize:modify</w:t>
              </w:r>
            </w:ins>
            <w:proofErr w:type="spellEnd"/>
            <w:ins w:id="2167"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BFE05" w14:textId="77777777" w:rsidR="00A755FF" w:rsidRPr="001E3CA2" w:rsidRDefault="00A755FF" w:rsidP="0022285B">
            <w:pPr>
              <w:pStyle w:val="TAL"/>
              <w:rPr>
                <w:ins w:id="2168" w:author="Huawei" w:date="2023-09-28T17:06:00Z"/>
              </w:rPr>
            </w:pPr>
            <w:ins w:id="2169" w:author="Huawei" w:date="2023-09-28T17:08:00Z">
              <w:r w:rsidRPr="001E3CA2">
                <w:t>Access to modify the authorization to announce for a UE in the PLMN</w:t>
              </w:r>
            </w:ins>
          </w:p>
        </w:tc>
      </w:tr>
      <w:tr w:rsidR="00A755FF" w14:paraId="190E1C5B" w14:textId="77777777" w:rsidTr="0022285B">
        <w:trPr>
          <w:ins w:id="2170"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5ABB7" w14:textId="77777777" w:rsidR="00A755FF" w:rsidRDefault="00A755FF" w:rsidP="0022285B">
            <w:pPr>
              <w:pStyle w:val="TAL"/>
              <w:rPr>
                <w:ins w:id="2171" w:author="Huawei" w:date="2023-09-28T17:06:00Z"/>
              </w:rPr>
            </w:pPr>
            <w:ins w:id="2172" w:author="Huawei" w:date="2023-09-28T17:06:00Z">
              <w:r>
                <w:t>"</w:t>
              </w:r>
            </w:ins>
            <w:proofErr w:type="spellStart"/>
            <w:ins w:id="2173" w:author="Huawei" w:date="2023-09-28T17:07:00Z">
              <w:r>
                <w:t>npkmf-</w:t>
              </w:r>
              <w:proofErr w:type="gramStart"/>
              <w:r>
                <w:t>disc:monitor</w:t>
              </w:r>
              <w:proofErr w:type="gramEnd"/>
              <w:r>
                <w:t>-key:modify</w:t>
              </w:r>
            </w:ins>
            <w:proofErr w:type="spellEnd"/>
            <w:ins w:id="2174"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98132" w14:textId="77777777" w:rsidR="00A755FF" w:rsidRPr="001E3CA2" w:rsidRDefault="00A755FF" w:rsidP="0022285B">
            <w:pPr>
              <w:pStyle w:val="TAL"/>
              <w:rPr>
                <w:ins w:id="2175" w:author="Huawei" w:date="2023-09-28T17:06:00Z"/>
              </w:rPr>
            </w:pPr>
            <w:ins w:id="2176"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A755FF" w14:paraId="6D563605" w14:textId="77777777" w:rsidTr="0022285B">
        <w:trPr>
          <w:ins w:id="2177"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28396" w14:textId="77777777" w:rsidR="00A755FF" w:rsidRDefault="00A755FF" w:rsidP="0022285B">
            <w:pPr>
              <w:pStyle w:val="TAL"/>
              <w:rPr>
                <w:ins w:id="2178" w:author="Huawei" w:date="2023-09-28T17:08:00Z"/>
              </w:rPr>
            </w:pPr>
            <w:ins w:id="2179"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EDD22" w14:textId="77777777" w:rsidR="00A755FF" w:rsidRDefault="00A755FF" w:rsidP="0022285B">
            <w:pPr>
              <w:pStyle w:val="TAL"/>
              <w:rPr>
                <w:ins w:id="2180" w:author="Huawei" w:date="2023-09-28T17:08:00Z"/>
              </w:rPr>
            </w:pPr>
            <w:ins w:id="2181" w:author="Huawei" w:date="2023-09-28T17:09:00Z">
              <w:r w:rsidRPr="001E3CA2">
                <w:t>Access to modify the authorization from the 5G DDNMF for a discoverer UE in the PLMN to operate Model B restricted discovery</w:t>
              </w:r>
            </w:ins>
          </w:p>
        </w:tc>
      </w:tr>
    </w:tbl>
    <w:p w14:paraId="1F634166" w14:textId="77777777" w:rsidR="00A755FF" w:rsidRPr="008A6E59" w:rsidRDefault="00A755FF" w:rsidP="00A755FF">
      <w:pPr>
        <w:rPr>
          <w:ins w:id="2182" w:author="Huawei" w:date="2023-09-28T17:06:00Z"/>
        </w:rPr>
      </w:pPr>
    </w:p>
    <w:p w14:paraId="3DD0A8F7" w14:textId="77777777" w:rsidR="00A755FF" w:rsidRPr="003900A4" w:rsidRDefault="00A755FF" w:rsidP="00A755FF">
      <w:pPr>
        <w:rPr>
          <w:ins w:id="2183" w:author="Huawei" w:date="2023-09-28T10:47:00Z"/>
          <w:lang w:eastAsia="zh-CN"/>
        </w:rPr>
      </w:pPr>
    </w:p>
    <w:p w14:paraId="08EEED71" w14:textId="77777777" w:rsidR="00A755FF" w:rsidRDefault="00A755FF" w:rsidP="00A755FF">
      <w:pPr>
        <w:pStyle w:val="3"/>
        <w:rPr>
          <w:ins w:id="2184" w:author="Huawei" w:date="2023-09-28T10:47:00Z"/>
          <w:lang w:eastAsia="zh-CN"/>
        </w:rPr>
      </w:pPr>
      <w:bookmarkStart w:id="2185" w:name="_Toc145953086"/>
      <w:bookmarkStart w:id="2186" w:name="_Toc122090733"/>
      <w:bookmarkStart w:id="2187" w:name="_Toc98142614"/>
      <w:bookmarkStart w:id="2188" w:name="_Toc85878717"/>
      <w:bookmarkStart w:id="2189" w:name="_Toc56677316"/>
      <w:bookmarkStart w:id="2190" w:name="_Toc56691839"/>
      <w:bookmarkStart w:id="2191" w:name="_Toc56699103"/>
      <w:bookmarkStart w:id="2192" w:name="_Toc75850203"/>
      <w:bookmarkEnd w:id="2124"/>
      <w:bookmarkEnd w:id="2140"/>
      <w:ins w:id="2193" w:author="Huawei" w:date="2023-09-28T14:19:00Z">
        <w:r>
          <w:t>6.</w:t>
        </w:r>
        <w:r w:rsidRPr="00430DB9">
          <w:rPr>
            <w:highlight w:val="yellow"/>
          </w:rPr>
          <w:t>y</w:t>
        </w:r>
      </w:ins>
      <w:ins w:id="2194" w:author="Huawei" w:date="2023-09-28T10:47:00Z">
        <w:r>
          <w:t>.10</w:t>
        </w:r>
        <w:r>
          <w:tab/>
          <w:t>HTTP redirection</w:t>
        </w:r>
        <w:bookmarkEnd w:id="2185"/>
        <w:bookmarkEnd w:id="2186"/>
        <w:bookmarkEnd w:id="2187"/>
        <w:bookmarkEnd w:id="2188"/>
        <w:bookmarkEnd w:id="2189"/>
        <w:bookmarkEnd w:id="2190"/>
        <w:bookmarkEnd w:id="2191"/>
        <w:bookmarkEnd w:id="2192"/>
      </w:ins>
    </w:p>
    <w:p w14:paraId="5117B622" w14:textId="77777777" w:rsidR="00A755FF" w:rsidRDefault="00A755FF" w:rsidP="00A755FF">
      <w:pPr>
        <w:rPr>
          <w:ins w:id="2195" w:author="Huawei" w:date="2023-09-28T10:47:00Z"/>
          <w:lang w:eastAsia="en-US"/>
        </w:rPr>
      </w:pPr>
      <w:bookmarkStart w:id="2196" w:name="tsgNames"/>
      <w:bookmarkEnd w:id="2196"/>
      <w:ins w:id="2197"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15B30507" w14:textId="77777777" w:rsidR="00A755FF" w:rsidRDefault="00A755FF" w:rsidP="00A755FF">
      <w:pPr>
        <w:rPr>
          <w:ins w:id="2198" w:author="Huawei" w:date="2023-09-28T10:47:00Z"/>
        </w:rPr>
      </w:pPr>
      <w:ins w:id="2199"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0FD4ACBF" w14:textId="77777777" w:rsidR="00A755FF" w:rsidRDefault="00A755FF" w:rsidP="00A755FF">
      <w:pPr>
        <w:rPr>
          <w:ins w:id="2200" w:author="Huawei" w:date="2023-09-28T10:47:00Z"/>
          <w:lang w:val="en-US"/>
        </w:rPr>
      </w:pPr>
      <w:ins w:id="2201"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6CF3CEA3" w14:textId="77777777" w:rsidR="00A755FF" w:rsidRPr="00876068" w:rsidRDefault="00A755FF" w:rsidP="00A755FF">
      <w:pPr>
        <w:pStyle w:val="B1"/>
        <w:rPr>
          <w:lang w:eastAsia="en-GB"/>
        </w:rPr>
      </w:pPr>
    </w:p>
    <w:p w14:paraId="604B2658" w14:textId="77777777" w:rsidR="00A755FF" w:rsidRPr="00876068" w:rsidRDefault="00A755FF" w:rsidP="00A75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E0AE3CC" w14:textId="77777777" w:rsidR="00A755FF" w:rsidRDefault="00A755FF" w:rsidP="00A755FF">
      <w:pPr>
        <w:pStyle w:val="1"/>
        <w:rPr>
          <w:ins w:id="2202" w:author="Huawei" w:date="2023-09-28T14:25:00Z"/>
          <w:lang w:eastAsia="zh-CN"/>
        </w:rPr>
      </w:pPr>
      <w:bookmarkStart w:id="2203" w:name="_Toc145952597"/>
      <w:bookmarkStart w:id="2204" w:name="_Toc130832019"/>
      <w:bookmarkStart w:id="2205" w:name="_Toc70925899"/>
      <w:proofErr w:type="spellStart"/>
      <w:proofErr w:type="gramStart"/>
      <w:ins w:id="2206" w:author="Huawei" w:date="2023-09-28T14:25:00Z">
        <w:r>
          <w:t>A.</w:t>
        </w:r>
        <w:r w:rsidRPr="00F7664E">
          <w:rPr>
            <w:highlight w:val="yellow"/>
          </w:rPr>
          <w:t>z</w:t>
        </w:r>
        <w:proofErr w:type="spellEnd"/>
        <w:proofErr w:type="gramEnd"/>
        <w:r>
          <w:tab/>
        </w:r>
      </w:ins>
      <w:proofErr w:type="spellStart"/>
      <w:ins w:id="2207" w:author="Huawei" w:date="2023-09-28T16:36:00Z">
        <w:r>
          <w:rPr>
            <w:lang w:eastAsia="zh-CN"/>
          </w:rPr>
          <w:t>Npkmf_Discovery</w:t>
        </w:r>
      </w:ins>
      <w:proofErr w:type="spellEnd"/>
      <w:ins w:id="2208" w:author="Huawei" w:date="2023-09-28T14:25:00Z">
        <w:r>
          <w:t xml:space="preserve"> API</w:t>
        </w:r>
        <w:bookmarkEnd w:id="2203"/>
        <w:bookmarkEnd w:id="2204"/>
        <w:bookmarkEnd w:id="2205"/>
      </w:ins>
    </w:p>
    <w:p w14:paraId="42D1DD2E" w14:textId="77777777" w:rsidR="00A755FF" w:rsidRDefault="00A755FF" w:rsidP="00A755FF">
      <w:pPr>
        <w:pStyle w:val="PL"/>
        <w:rPr>
          <w:ins w:id="2209" w:author="Huawei" w:date="2023-09-28T14:25:00Z"/>
          <w:lang w:eastAsia="en-GB"/>
        </w:rPr>
      </w:pPr>
      <w:ins w:id="2210" w:author="Huawei" w:date="2023-09-28T14:25:00Z">
        <w:r>
          <w:t>openapi: 3.0.0</w:t>
        </w:r>
      </w:ins>
    </w:p>
    <w:p w14:paraId="081EFFE9" w14:textId="77777777" w:rsidR="00A755FF" w:rsidRDefault="00A755FF" w:rsidP="00A755FF">
      <w:pPr>
        <w:pStyle w:val="PL"/>
        <w:rPr>
          <w:ins w:id="2211" w:author="Huawei" w:date="2023-09-28T14:25:00Z"/>
          <w:lang w:val="fr-FR"/>
        </w:rPr>
      </w:pPr>
    </w:p>
    <w:p w14:paraId="284C4B16" w14:textId="77777777" w:rsidR="00A755FF" w:rsidRDefault="00A755FF" w:rsidP="00A755FF">
      <w:pPr>
        <w:pStyle w:val="PL"/>
        <w:rPr>
          <w:ins w:id="2212" w:author="Huawei" w:date="2023-09-28T14:25:00Z"/>
          <w:lang w:val="fr-FR"/>
        </w:rPr>
      </w:pPr>
      <w:ins w:id="2213" w:author="Huawei" w:date="2023-09-28T14:25:00Z">
        <w:r>
          <w:rPr>
            <w:lang w:val="fr-FR"/>
          </w:rPr>
          <w:t>info:</w:t>
        </w:r>
      </w:ins>
    </w:p>
    <w:p w14:paraId="11E962BD" w14:textId="77777777" w:rsidR="00A755FF" w:rsidRDefault="00A755FF" w:rsidP="00A755FF">
      <w:pPr>
        <w:pStyle w:val="PL"/>
        <w:rPr>
          <w:ins w:id="2214" w:author="Huawei" w:date="2023-09-28T14:25:00Z"/>
          <w:lang w:val="fr-FR"/>
        </w:rPr>
      </w:pPr>
      <w:ins w:id="2215" w:author="Huawei" w:date="2023-09-28T14:25:00Z">
        <w:r>
          <w:rPr>
            <w:lang w:val="fr-FR"/>
          </w:rPr>
          <w:t xml:space="preserve">  title: Npkmf_Discovery API</w:t>
        </w:r>
      </w:ins>
    </w:p>
    <w:p w14:paraId="417D94AC" w14:textId="77777777" w:rsidR="00A755FF" w:rsidRDefault="00A755FF" w:rsidP="00A755FF">
      <w:pPr>
        <w:pStyle w:val="PL"/>
        <w:rPr>
          <w:ins w:id="2216" w:author="Huawei" w:date="2023-09-28T14:25:00Z"/>
          <w:lang w:val="fr-FR" w:eastAsia="zh-CN"/>
        </w:rPr>
      </w:pPr>
      <w:ins w:id="2217" w:author="Huawei" w:date="2023-09-28T14:25:00Z">
        <w:r>
          <w:rPr>
            <w:lang w:val="fr-FR"/>
          </w:rPr>
          <w:t xml:space="preserve">  version: '1.</w:t>
        </w:r>
        <w:r>
          <w:rPr>
            <w:lang w:val="fr-FR" w:eastAsia="zh-CN"/>
          </w:rPr>
          <w:t>0</w:t>
        </w:r>
        <w:r>
          <w:rPr>
            <w:lang w:val="fr-FR"/>
          </w:rPr>
          <w:t>.0</w:t>
        </w:r>
        <w:r>
          <w:rPr>
            <w:lang w:val="fr-FR" w:eastAsia="zh-CN"/>
          </w:rPr>
          <w:t>'</w:t>
        </w:r>
      </w:ins>
    </w:p>
    <w:p w14:paraId="09BD642D" w14:textId="77777777" w:rsidR="00A755FF" w:rsidRDefault="00A755FF" w:rsidP="00A755FF">
      <w:pPr>
        <w:pStyle w:val="PL"/>
        <w:rPr>
          <w:ins w:id="2218" w:author="Huawei" w:date="2023-09-28T14:25:00Z"/>
          <w:lang w:eastAsia="en-GB"/>
        </w:rPr>
      </w:pPr>
      <w:ins w:id="2219" w:author="Huawei" w:date="2023-09-28T14:25:00Z">
        <w:r>
          <w:rPr>
            <w:lang w:val="fr-FR"/>
          </w:rPr>
          <w:t xml:space="preserve">  description: </w:t>
        </w:r>
        <w:r>
          <w:t>|</w:t>
        </w:r>
      </w:ins>
    </w:p>
    <w:p w14:paraId="41B8D615" w14:textId="77777777" w:rsidR="00A755FF" w:rsidRDefault="00A755FF" w:rsidP="00A755FF">
      <w:pPr>
        <w:pStyle w:val="PL"/>
        <w:rPr>
          <w:ins w:id="2220" w:author="Huawei" w:date="2023-09-28T14:25:00Z"/>
          <w:lang w:val="fr-FR" w:eastAsia="zh-CN"/>
        </w:rPr>
      </w:pPr>
      <w:ins w:id="2221" w:author="Huawei" w:date="2023-09-28T14:25:00Z">
        <w:r>
          <w:rPr>
            <w:lang w:val="fr-FR"/>
          </w:rPr>
          <w:t xml:space="preserve">    </w:t>
        </w:r>
      </w:ins>
      <w:ins w:id="2222" w:author="Huawei" w:date="2023-09-28T14:31:00Z">
        <w:r>
          <w:rPr>
            <w:lang w:val="fr-FR"/>
          </w:rPr>
          <w:t>Npkmf_Discovery</w:t>
        </w:r>
      </w:ins>
      <w:ins w:id="2223" w:author="Huawei" w:date="2023-09-28T14:25:00Z">
        <w:r>
          <w:rPr>
            <w:lang w:val="fr-FR"/>
          </w:rPr>
          <w:t xml:space="preserve"> Service.</w:t>
        </w:r>
        <w:r>
          <w:rPr>
            <w:lang w:val="fr-FR" w:eastAsia="zh-CN"/>
          </w:rPr>
          <w:t xml:space="preserve">  </w:t>
        </w:r>
      </w:ins>
    </w:p>
    <w:p w14:paraId="6AF9C542" w14:textId="77777777" w:rsidR="00A755FF" w:rsidRDefault="00A755FF" w:rsidP="00A755FF">
      <w:pPr>
        <w:pStyle w:val="PL"/>
        <w:rPr>
          <w:ins w:id="2224" w:author="Huawei" w:date="2023-09-28T14:25:00Z"/>
          <w:lang w:eastAsia="zh-CN"/>
        </w:rPr>
      </w:pPr>
      <w:ins w:id="2225" w:author="Huawei" w:date="2023-09-28T14:25:00Z">
        <w:r>
          <w:t xml:space="preserve">    © 202</w:t>
        </w:r>
        <w:r>
          <w:rPr>
            <w:lang w:eastAsia="zh-CN"/>
          </w:rPr>
          <w:t>3</w:t>
        </w:r>
        <w:r>
          <w:t>, 3GPP Organizational Partners (ARIB, ATIS, CCSA, ETSI, TSDSI, TTA, TTC).</w:t>
        </w:r>
        <w:r>
          <w:rPr>
            <w:lang w:eastAsia="zh-CN"/>
          </w:rPr>
          <w:t xml:space="preserve">  </w:t>
        </w:r>
      </w:ins>
    </w:p>
    <w:p w14:paraId="0B1168D2" w14:textId="77777777" w:rsidR="00A755FF" w:rsidRDefault="00A755FF" w:rsidP="00A755FF">
      <w:pPr>
        <w:pStyle w:val="PL"/>
        <w:rPr>
          <w:ins w:id="2226" w:author="Huawei" w:date="2023-09-28T14:25:00Z"/>
          <w:rFonts w:eastAsia="Times New Roman"/>
          <w:lang w:eastAsia="en-GB"/>
        </w:rPr>
      </w:pPr>
      <w:ins w:id="2227" w:author="Huawei" w:date="2023-09-28T14:25:00Z">
        <w:r>
          <w:t xml:space="preserve">    All rights reserved.</w:t>
        </w:r>
      </w:ins>
    </w:p>
    <w:p w14:paraId="35EEECDF" w14:textId="77777777" w:rsidR="00A755FF" w:rsidRDefault="00A755FF" w:rsidP="00A755FF">
      <w:pPr>
        <w:pStyle w:val="PL"/>
        <w:rPr>
          <w:ins w:id="2228" w:author="Huawei" w:date="2023-09-28T14:25:00Z"/>
          <w:lang w:val="fr-FR"/>
        </w:rPr>
      </w:pPr>
    </w:p>
    <w:p w14:paraId="2A0203C6" w14:textId="77777777" w:rsidR="00A755FF" w:rsidRDefault="00A755FF" w:rsidP="00A755FF">
      <w:pPr>
        <w:pStyle w:val="PL"/>
        <w:rPr>
          <w:ins w:id="2229" w:author="Huawei" w:date="2023-09-28T14:25:00Z"/>
          <w:lang w:val="fr-FR"/>
        </w:rPr>
      </w:pPr>
      <w:ins w:id="2230" w:author="Huawei" w:date="2023-09-28T14:25:00Z">
        <w:r>
          <w:rPr>
            <w:lang w:val="fr-FR"/>
          </w:rPr>
          <w:t>externalDocs:</w:t>
        </w:r>
      </w:ins>
    </w:p>
    <w:p w14:paraId="2A5797D3" w14:textId="77777777" w:rsidR="00A755FF" w:rsidRDefault="00A755FF" w:rsidP="00A755FF">
      <w:pPr>
        <w:pStyle w:val="PL"/>
        <w:rPr>
          <w:ins w:id="2231" w:author="Huawei" w:date="2023-09-28T14:32:00Z"/>
        </w:rPr>
      </w:pPr>
      <w:ins w:id="2232" w:author="Huawei" w:date="2023-09-28T14:32:00Z">
        <w:r>
          <w:t xml:space="preserve">  description: 3GPP TS 29.559 V17.</w:t>
        </w:r>
      </w:ins>
      <w:ins w:id="2233" w:author="Huawei1" w:date="2023-10-11T16:50:00Z">
        <w:r>
          <w:rPr>
            <w:lang w:eastAsia="zh-CN"/>
          </w:rPr>
          <w:t>5</w:t>
        </w:r>
      </w:ins>
      <w:ins w:id="2234" w:author="Huawei" w:date="2023-09-28T14:32:00Z">
        <w:r>
          <w:t>.0; 5G System; 5G ProSe Key Management Services; Stage 3.</w:t>
        </w:r>
      </w:ins>
    </w:p>
    <w:p w14:paraId="7D684BC5" w14:textId="77777777" w:rsidR="00A755FF" w:rsidRDefault="00A755FF" w:rsidP="00A755FF">
      <w:pPr>
        <w:pStyle w:val="PL"/>
        <w:rPr>
          <w:ins w:id="2235" w:author="Huawei" w:date="2023-09-28T14:32:00Z"/>
        </w:rPr>
      </w:pPr>
      <w:ins w:id="2236" w:author="Huawei" w:date="2023-09-28T14:32:00Z">
        <w:r>
          <w:t xml:space="preserve">  url: http</w:t>
        </w:r>
        <w:r>
          <w:rPr>
            <w:lang w:eastAsia="zh-CN"/>
          </w:rPr>
          <w:t>s</w:t>
        </w:r>
        <w:r>
          <w:t>://www.3gpp.org/ftp/Specs/archive/29_series/29.559/</w:t>
        </w:r>
      </w:ins>
    </w:p>
    <w:p w14:paraId="252FC7C5" w14:textId="77777777" w:rsidR="00A755FF" w:rsidRPr="00F7664E" w:rsidRDefault="00A755FF" w:rsidP="00A755FF">
      <w:pPr>
        <w:pStyle w:val="PL"/>
        <w:rPr>
          <w:ins w:id="2237" w:author="Huawei" w:date="2023-09-28T14:25:00Z"/>
        </w:rPr>
      </w:pPr>
    </w:p>
    <w:p w14:paraId="350F8624" w14:textId="77777777" w:rsidR="00A755FF" w:rsidRDefault="00A755FF" w:rsidP="00A755FF">
      <w:pPr>
        <w:pStyle w:val="PL"/>
        <w:rPr>
          <w:ins w:id="2238" w:author="Huawei" w:date="2023-09-28T14:25:00Z"/>
        </w:rPr>
      </w:pPr>
      <w:ins w:id="2239" w:author="Huawei" w:date="2023-09-28T14:25:00Z">
        <w:r>
          <w:t>servers:</w:t>
        </w:r>
      </w:ins>
    </w:p>
    <w:p w14:paraId="2F99E80C" w14:textId="77777777" w:rsidR="00A755FF" w:rsidRDefault="00A755FF" w:rsidP="00A755FF">
      <w:pPr>
        <w:pStyle w:val="PL"/>
        <w:rPr>
          <w:ins w:id="2240" w:author="Huawei" w:date="2023-09-28T14:32:00Z"/>
        </w:rPr>
      </w:pPr>
      <w:ins w:id="2241" w:author="Huawei" w:date="2023-09-28T14:32:00Z">
        <w:r>
          <w:t xml:space="preserve">  - url: '{apiRoot}/npkmf-discovery/v1'</w:t>
        </w:r>
      </w:ins>
    </w:p>
    <w:p w14:paraId="3E67ED73" w14:textId="77777777" w:rsidR="00A755FF" w:rsidRDefault="00A755FF" w:rsidP="00A755FF">
      <w:pPr>
        <w:pStyle w:val="PL"/>
        <w:rPr>
          <w:ins w:id="2242" w:author="Huawei" w:date="2023-09-28T14:32:00Z"/>
        </w:rPr>
      </w:pPr>
      <w:ins w:id="2243" w:author="Huawei" w:date="2023-09-28T14:32:00Z">
        <w:r>
          <w:t xml:space="preserve">    variables:</w:t>
        </w:r>
      </w:ins>
    </w:p>
    <w:p w14:paraId="340D2D7E" w14:textId="77777777" w:rsidR="00A755FF" w:rsidRDefault="00A755FF" w:rsidP="00A755FF">
      <w:pPr>
        <w:pStyle w:val="PL"/>
        <w:rPr>
          <w:ins w:id="2244" w:author="Huawei" w:date="2023-09-28T14:32:00Z"/>
        </w:rPr>
      </w:pPr>
      <w:ins w:id="2245" w:author="Huawei" w:date="2023-09-28T14:32:00Z">
        <w:r>
          <w:t xml:space="preserve">      apiRoot:</w:t>
        </w:r>
      </w:ins>
    </w:p>
    <w:p w14:paraId="78971702" w14:textId="77777777" w:rsidR="00A755FF" w:rsidRDefault="00A755FF" w:rsidP="00A755FF">
      <w:pPr>
        <w:pStyle w:val="PL"/>
        <w:rPr>
          <w:ins w:id="2246" w:author="Huawei" w:date="2023-09-28T14:32:00Z"/>
        </w:rPr>
      </w:pPr>
      <w:ins w:id="2247" w:author="Huawei" w:date="2023-09-28T14:32:00Z">
        <w:r>
          <w:t xml:space="preserve">        default: https://example.com</w:t>
        </w:r>
      </w:ins>
    </w:p>
    <w:p w14:paraId="575A9891" w14:textId="77777777" w:rsidR="00A755FF" w:rsidRDefault="00A755FF" w:rsidP="00A755FF">
      <w:pPr>
        <w:pStyle w:val="PL"/>
        <w:rPr>
          <w:ins w:id="2248" w:author="Huawei" w:date="2023-09-28T14:32:00Z"/>
        </w:rPr>
      </w:pPr>
      <w:ins w:id="2249" w:author="Huawei" w:date="2023-09-28T14:32:00Z">
        <w:r>
          <w:t xml:space="preserve">        description: apiRoot as defined in clause 4.4 of 3GPP TS 29.501</w:t>
        </w:r>
      </w:ins>
    </w:p>
    <w:p w14:paraId="499BE1CB" w14:textId="77777777" w:rsidR="00A755FF" w:rsidRPr="00F7664E" w:rsidRDefault="00A755FF" w:rsidP="00A755FF">
      <w:pPr>
        <w:pStyle w:val="PL"/>
        <w:rPr>
          <w:ins w:id="2250" w:author="Huawei" w:date="2023-09-28T14:25:00Z"/>
        </w:rPr>
      </w:pPr>
    </w:p>
    <w:p w14:paraId="7C3210E5" w14:textId="77777777" w:rsidR="00A755FF" w:rsidRDefault="00A755FF" w:rsidP="00A755FF">
      <w:pPr>
        <w:pStyle w:val="PL"/>
        <w:rPr>
          <w:ins w:id="2251" w:author="Huawei" w:date="2023-09-28T14:25:00Z"/>
        </w:rPr>
      </w:pPr>
      <w:ins w:id="2252" w:author="Huawei" w:date="2023-09-28T14:25:00Z">
        <w:r>
          <w:t>security:</w:t>
        </w:r>
      </w:ins>
    </w:p>
    <w:p w14:paraId="27BF0D77" w14:textId="77777777" w:rsidR="00A755FF" w:rsidRDefault="00A755FF" w:rsidP="00A755FF">
      <w:pPr>
        <w:pStyle w:val="PL"/>
        <w:rPr>
          <w:ins w:id="2253" w:author="Huawei" w:date="2023-09-28T14:25:00Z"/>
        </w:rPr>
      </w:pPr>
      <w:ins w:id="2254" w:author="Huawei" w:date="2023-09-28T14:25:00Z">
        <w:r>
          <w:t xml:space="preserve">  - {}</w:t>
        </w:r>
      </w:ins>
    </w:p>
    <w:p w14:paraId="677453D6" w14:textId="77777777" w:rsidR="00A755FF" w:rsidRDefault="00A755FF" w:rsidP="00A755FF">
      <w:pPr>
        <w:pStyle w:val="PL"/>
        <w:rPr>
          <w:ins w:id="2255" w:author="Huawei" w:date="2023-09-28T14:25:00Z"/>
        </w:rPr>
      </w:pPr>
      <w:ins w:id="2256" w:author="Huawei" w:date="2023-09-28T14:25:00Z">
        <w:r>
          <w:t xml:space="preserve">  - oAuth2ClientCredentials:</w:t>
        </w:r>
      </w:ins>
    </w:p>
    <w:p w14:paraId="74C12F20" w14:textId="77777777" w:rsidR="00A755FF" w:rsidRDefault="00A755FF" w:rsidP="00A755FF">
      <w:pPr>
        <w:pStyle w:val="PL"/>
        <w:rPr>
          <w:ins w:id="2257" w:author="Huawei" w:date="2023-09-28T14:29:00Z"/>
        </w:rPr>
      </w:pPr>
      <w:ins w:id="2258" w:author="Huawei" w:date="2023-09-28T14:25:00Z">
        <w:r>
          <w:t xml:space="preserve">    - </w:t>
        </w:r>
      </w:ins>
      <w:ins w:id="2259" w:author="Huawei" w:date="2023-09-28T14:32:00Z">
        <w:r>
          <w:t>npkmf-discovery</w:t>
        </w:r>
      </w:ins>
    </w:p>
    <w:p w14:paraId="3239DE87" w14:textId="77777777" w:rsidR="00A755FF" w:rsidRDefault="00A755FF" w:rsidP="00A755FF">
      <w:pPr>
        <w:pStyle w:val="PL"/>
        <w:rPr>
          <w:ins w:id="2260" w:author="Huawei" w:date="2023-09-28T14:29:00Z"/>
        </w:rPr>
      </w:pPr>
    </w:p>
    <w:p w14:paraId="711ABD47" w14:textId="77777777" w:rsidR="00A755FF" w:rsidRDefault="00A755FF" w:rsidP="00A755FF">
      <w:pPr>
        <w:pStyle w:val="PL"/>
        <w:rPr>
          <w:ins w:id="2261" w:author="Huawei" w:date="2023-09-28T14:30:00Z"/>
        </w:rPr>
      </w:pPr>
      <w:ins w:id="2262" w:author="Huawei" w:date="2023-09-28T14:29:00Z">
        <w:r>
          <w:t>paths:</w:t>
        </w:r>
      </w:ins>
    </w:p>
    <w:p w14:paraId="29DC3DA3" w14:textId="77777777" w:rsidR="00A755FF" w:rsidRDefault="00A755FF" w:rsidP="00A755FF">
      <w:pPr>
        <w:pStyle w:val="PL"/>
        <w:rPr>
          <w:ins w:id="2263" w:author="Huawei1" w:date="2023-10-12T06:24:00Z"/>
          <w:lang w:eastAsia="en-GB"/>
        </w:rPr>
      </w:pPr>
      <w:ins w:id="2264" w:author="Huawei1" w:date="2023-10-12T06:24:00Z">
        <w:r>
          <w:t xml:space="preserve">  /{ueId}/announce-authorize</w:t>
        </w:r>
        <w:r w:rsidRPr="008F772C">
          <w:t>/{userInfoId}</w:t>
        </w:r>
        <w:r>
          <w:t>:</w:t>
        </w:r>
      </w:ins>
    </w:p>
    <w:p w14:paraId="01355EF9" w14:textId="77777777" w:rsidR="00A755FF" w:rsidRDefault="00A755FF" w:rsidP="00A755FF">
      <w:pPr>
        <w:pStyle w:val="PL"/>
        <w:rPr>
          <w:ins w:id="2265" w:author="Huawei1" w:date="2023-10-12T06:24:00Z"/>
        </w:rPr>
      </w:pPr>
      <w:ins w:id="2266" w:author="Huawei1" w:date="2023-10-12T06:24:00Z">
        <w:r>
          <w:t xml:space="preserve">    put:</w:t>
        </w:r>
      </w:ins>
    </w:p>
    <w:p w14:paraId="7789383E" w14:textId="77777777" w:rsidR="00A755FF" w:rsidRDefault="00A755FF" w:rsidP="00A755FF">
      <w:pPr>
        <w:pStyle w:val="PL"/>
        <w:rPr>
          <w:ins w:id="2267" w:author="Huawei1" w:date="2023-10-12T06:24:00Z"/>
        </w:rPr>
      </w:pPr>
      <w:ins w:id="2268" w:author="Huawei1" w:date="2023-10-12T06:24:00Z">
        <w:r>
          <w:t xml:space="preserve">      summary: O</w:t>
        </w:r>
        <w:r>
          <w:rPr>
            <w:lang w:val="en-AU"/>
          </w:rPr>
          <w:t xml:space="preserve">btain the </w:t>
        </w:r>
        <w:r w:rsidRPr="008F772C">
          <w:rPr>
            <w:lang w:val="en-AU"/>
          </w:rPr>
          <w:t>authorization from the 5G PKMF for announcing in the PLMN</w:t>
        </w:r>
      </w:ins>
    </w:p>
    <w:p w14:paraId="663F8ECB" w14:textId="77777777" w:rsidR="00A755FF" w:rsidRDefault="00A755FF" w:rsidP="00A755FF">
      <w:pPr>
        <w:pStyle w:val="PL"/>
        <w:rPr>
          <w:ins w:id="2269" w:author="Huawei1" w:date="2023-10-12T06:24:00Z"/>
        </w:rPr>
      </w:pPr>
      <w:ins w:id="2270" w:author="Huawei1" w:date="2023-10-12T06:24:00Z">
        <w:r>
          <w:t xml:space="preserve">      operationId: ObtainAnnounceAuth</w:t>
        </w:r>
      </w:ins>
    </w:p>
    <w:p w14:paraId="2F55F942" w14:textId="77777777" w:rsidR="00A755FF" w:rsidRDefault="00A755FF" w:rsidP="00A755FF">
      <w:pPr>
        <w:pStyle w:val="PL"/>
        <w:rPr>
          <w:ins w:id="2271" w:author="Huawei1" w:date="2023-10-12T06:24:00Z"/>
        </w:rPr>
      </w:pPr>
      <w:ins w:id="2272" w:author="Huawei1" w:date="2023-10-12T06:24:00Z">
        <w:r>
          <w:t xml:space="preserve">      tags:</w:t>
        </w:r>
      </w:ins>
    </w:p>
    <w:p w14:paraId="104827F4" w14:textId="77777777" w:rsidR="00A755FF" w:rsidRDefault="00A755FF" w:rsidP="00A755FF">
      <w:pPr>
        <w:pStyle w:val="PL"/>
        <w:rPr>
          <w:ins w:id="2273" w:author="Huawei1" w:date="2023-10-12T06:24:00Z"/>
        </w:rPr>
      </w:pPr>
      <w:ins w:id="2274" w:author="Huawei1" w:date="2023-10-12T06:24:00Z">
        <w:r>
          <w:t xml:space="preserve">        - O</w:t>
        </w:r>
        <w:r>
          <w:rPr>
            <w:lang w:val="en-AU"/>
          </w:rPr>
          <w:t xml:space="preserve">btain the </w:t>
        </w:r>
        <w:r>
          <w:t>authorization from the 5G PKMF for announcing in the PLMN</w:t>
        </w:r>
      </w:ins>
    </w:p>
    <w:p w14:paraId="3B31805A" w14:textId="77777777" w:rsidR="00A755FF" w:rsidRDefault="00A755FF" w:rsidP="00A755FF">
      <w:pPr>
        <w:pStyle w:val="PL"/>
        <w:rPr>
          <w:ins w:id="2275" w:author="Huawei1" w:date="2023-10-12T06:24:00Z"/>
        </w:rPr>
      </w:pPr>
      <w:ins w:id="2276" w:author="Huawei1" w:date="2023-10-12T06:24:00Z">
        <w:r>
          <w:t xml:space="preserve">      security:</w:t>
        </w:r>
      </w:ins>
    </w:p>
    <w:p w14:paraId="7515C5D3" w14:textId="77777777" w:rsidR="00A755FF" w:rsidRDefault="00A755FF" w:rsidP="00A755FF">
      <w:pPr>
        <w:pStyle w:val="PL"/>
        <w:rPr>
          <w:ins w:id="2277" w:author="Huawei1" w:date="2023-10-12T06:24:00Z"/>
        </w:rPr>
      </w:pPr>
      <w:ins w:id="2278" w:author="Huawei1" w:date="2023-10-12T06:24:00Z">
        <w:r>
          <w:t xml:space="preserve">        - {}</w:t>
        </w:r>
      </w:ins>
    </w:p>
    <w:p w14:paraId="5F531448" w14:textId="77777777" w:rsidR="00A755FF" w:rsidRDefault="00A755FF" w:rsidP="00A755FF">
      <w:pPr>
        <w:pStyle w:val="PL"/>
        <w:rPr>
          <w:ins w:id="2279" w:author="Huawei1" w:date="2023-10-12T06:24:00Z"/>
        </w:rPr>
      </w:pPr>
      <w:ins w:id="2280" w:author="Huawei1" w:date="2023-10-12T06:24:00Z">
        <w:r>
          <w:t xml:space="preserve">        - oAuth2ClientCredentials:</w:t>
        </w:r>
      </w:ins>
    </w:p>
    <w:p w14:paraId="113DE5E7" w14:textId="77777777" w:rsidR="00A755FF" w:rsidRDefault="00A755FF" w:rsidP="00A755FF">
      <w:pPr>
        <w:pStyle w:val="PL"/>
        <w:rPr>
          <w:ins w:id="2281" w:author="Huawei1" w:date="2023-10-12T06:24:00Z"/>
        </w:rPr>
      </w:pPr>
      <w:ins w:id="2282" w:author="Huawei1" w:date="2023-10-12T06:24:00Z">
        <w:r>
          <w:lastRenderedPageBreak/>
          <w:t xml:space="preserve">          - npkmf-disc</w:t>
        </w:r>
      </w:ins>
    </w:p>
    <w:p w14:paraId="0EA976EF" w14:textId="77777777" w:rsidR="00A755FF" w:rsidRDefault="00A755FF" w:rsidP="00A755FF">
      <w:pPr>
        <w:pStyle w:val="PL"/>
        <w:rPr>
          <w:ins w:id="2283" w:author="Huawei1" w:date="2023-10-12T06:24:00Z"/>
        </w:rPr>
      </w:pPr>
      <w:ins w:id="2284" w:author="Huawei1" w:date="2023-10-12T06:24:00Z">
        <w:r>
          <w:t xml:space="preserve">        - oAuth2ClientCredentials:</w:t>
        </w:r>
      </w:ins>
    </w:p>
    <w:p w14:paraId="16446227" w14:textId="77777777" w:rsidR="00A755FF" w:rsidRDefault="00A755FF" w:rsidP="00A755FF">
      <w:pPr>
        <w:pStyle w:val="PL"/>
        <w:rPr>
          <w:ins w:id="2285" w:author="Huawei1" w:date="2023-10-12T06:24:00Z"/>
        </w:rPr>
      </w:pPr>
      <w:ins w:id="2286" w:author="Huawei1" w:date="2023-10-12T06:24:00Z">
        <w:r>
          <w:t xml:space="preserve">          - npkmf-disc</w:t>
        </w:r>
      </w:ins>
    </w:p>
    <w:p w14:paraId="587635E7" w14:textId="77777777" w:rsidR="00A755FF" w:rsidRDefault="00A755FF" w:rsidP="00A755FF">
      <w:pPr>
        <w:pStyle w:val="PL"/>
        <w:rPr>
          <w:ins w:id="2287" w:author="Huawei1" w:date="2023-10-12T06:24:00Z"/>
        </w:rPr>
      </w:pPr>
      <w:ins w:id="2288" w:author="Huawei1" w:date="2023-10-12T06:24:00Z">
        <w:r>
          <w:t xml:space="preserve">          - npkmf-disc:announce-authorize:modify</w:t>
        </w:r>
      </w:ins>
    </w:p>
    <w:p w14:paraId="49FEC08D" w14:textId="77777777" w:rsidR="00A755FF" w:rsidRDefault="00A755FF" w:rsidP="00A755FF">
      <w:pPr>
        <w:pStyle w:val="PL"/>
        <w:rPr>
          <w:ins w:id="2289" w:author="Huawei1" w:date="2023-10-12T06:24:00Z"/>
        </w:rPr>
      </w:pPr>
      <w:ins w:id="2290" w:author="Huawei1" w:date="2023-10-12T06:24:00Z">
        <w:r>
          <w:t xml:space="preserve">      parameters:</w:t>
        </w:r>
      </w:ins>
    </w:p>
    <w:p w14:paraId="4D2DAEB3" w14:textId="77777777" w:rsidR="00A755FF" w:rsidRDefault="00A755FF" w:rsidP="00A755FF">
      <w:pPr>
        <w:pStyle w:val="PL"/>
        <w:rPr>
          <w:ins w:id="2291" w:author="Huawei1" w:date="2023-10-12T06:24:00Z"/>
        </w:rPr>
      </w:pPr>
      <w:ins w:id="2292" w:author="Huawei1" w:date="2023-10-12T06:24:00Z">
        <w:r>
          <w:t xml:space="preserve">        - name: ueId</w:t>
        </w:r>
      </w:ins>
    </w:p>
    <w:p w14:paraId="6C93DBD2" w14:textId="77777777" w:rsidR="00A755FF" w:rsidRDefault="00A755FF" w:rsidP="00A755FF">
      <w:pPr>
        <w:pStyle w:val="PL"/>
        <w:rPr>
          <w:ins w:id="2293" w:author="Huawei1" w:date="2023-10-12T06:24:00Z"/>
        </w:rPr>
      </w:pPr>
      <w:ins w:id="2294" w:author="Huawei1" w:date="2023-10-12T06:24:00Z">
        <w:r>
          <w:t xml:space="preserve">          in: path</w:t>
        </w:r>
      </w:ins>
    </w:p>
    <w:p w14:paraId="7F64FC79" w14:textId="77777777" w:rsidR="00A755FF" w:rsidRDefault="00A755FF" w:rsidP="00A755FF">
      <w:pPr>
        <w:pStyle w:val="PL"/>
        <w:rPr>
          <w:ins w:id="2295" w:author="Huawei1" w:date="2023-10-12T06:24:00Z"/>
        </w:rPr>
      </w:pPr>
      <w:ins w:id="2296" w:author="Huawei1" w:date="2023-10-12T06:24:00Z">
        <w:r>
          <w:t xml:space="preserve">          description: Identifier of the UE</w:t>
        </w:r>
      </w:ins>
    </w:p>
    <w:p w14:paraId="6036B174" w14:textId="77777777" w:rsidR="00A755FF" w:rsidRDefault="00A755FF" w:rsidP="00A755FF">
      <w:pPr>
        <w:pStyle w:val="PL"/>
        <w:rPr>
          <w:ins w:id="2297" w:author="Huawei1" w:date="2023-10-12T06:24:00Z"/>
        </w:rPr>
      </w:pPr>
      <w:ins w:id="2298" w:author="Huawei1" w:date="2023-10-12T06:24:00Z">
        <w:r>
          <w:t xml:space="preserve">          required: true</w:t>
        </w:r>
      </w:ins>
    </w:p>
    <w:p w14:paraId="2D42A6F4" w14:textId="77777777" w:rsidR="00A755FF" w:rsidRDefault="00A755FF" w:rsidP="00A755FF">
      <w:pPr>
        <w:pStyle w:val="PL"/>
        <w:rPr>
          <w:ins w:id="2299" w:author="Huawei1" w:date="2023-10-12T06:24:00Z"/>
        </w:rPr>
      </w:pPr>
      <w:ins w:id="2300" w:author="Huawei1" w:date="2023-10-12T06:24:00Z">
        <w:r>
          <w:t xml:space="preserve">          schema:</w:t>
        </w:r>
      </w:ins>
    </w:p>
    <w:p w14:paraId="710BA31F" w14:textId="77777777" w:rsidR="00A755FF" w:rsidRDefault="00A755FF" w:rsidP="00A755FF">
      <w:pPr>
        <w:pStyle w:val="PL"/>
        <w:rPr>
          <w:ins w:id="2301" w:author="Huawei1" w:date="2023-10-12T06:24:00Z"/>
        </w:rPr>
      </w:pPr>
      <w:ins w:id="2302" w:author="Huawei1" w:date="2023-10-12T06:24:00Z">
        <w:r>
          <w:t xml:space="preserve">            $ref: 'TS29571_CommonData.yaml#/components/schemas/VarUeId'</w:t>
        </w:r>
      </w:ins>
    </w:p>
    <w:p w14:paraId="667DDD36" w14:textId="77777777" w:rsidR="00A755FF" w:rsidRDefault="00A755FF" w:rsidP="00A755FF">
      <w:pPr>
        <w:pStyle w:val="PL"/>
        <w:rPr>
          <w:ins w:id="2303" w:author="Huawei1" w:date="2023-10-12T06:24:00Z"/>
        </w:rPr>
      </w:pPr>
      <w:ins w:id="2304" w:author="Huawei1" w:date="2023-10-12T06:24:00Z">
        <w:r>
          <w:t xml:space="preserve">        - name: </w:t>
        </w:r>
        <w:r w:rsidRPr="00237025">
          <w:t>userInfoId</w:t>
        </w:r>
      </w:ins>
    </w:p>
    <w:p w14:paraId="059C51B0" w14:textId="77777777" w:rsidR="00A755FF" w:rsidRDefault="00A755FF" w:rsidP="00A755FF">
      <w:pPr>
        <w:pStyle w:val="PL"/>
        <w:rPr>
          <w:ins w:id="2305" w:author="Huawei1" w:date="2023-10-12T06:24:00Z"/>
        </w:rPr>
      </w:pPr>
      <w:ins w:id="2306" w:author="Huawei1" w:date="2023-10-12T06:24:00Z">
        <w:r>
          <w:t xml:space="preserve">          in: path</w:t>
        </w:r>
      </w:ins>
    </w:p>
    <w:p w14:paraId="58F68415" w14:textId="77777777" w:rsidR="00A755FF" w:rsidRDefault="00A755FF" w:rsidP="00A755FF">
      <w:pPr>
        <w:pStyle w:val="PL"/>
        <w:rPr>
          <w:ins w:id="2307" w:author="Huawei1" w:date="2023-10-12T06:24:00Z"/>
        </w:rPr>
      </w:pPr>
      <w:ins w:id="2308" w:author="Huawei1" w:date="2023-10-12T06:24:00Z">
        <w:r>
          <w:t xml:space="preserve">          description: </w:t>
        </w:r>
        <w:r>
          <w:rPr>
            <w:lang w:eastAsia="zh-CN"/>
          </w:rPr>
          <w:t>User Info Id</w:t>
        </w:r>
      </w:ins>
    </w:p>
    <w:p w14:paraId="04360DD9" w14:textId="77777777" w:rsidR="00A755FF" w:rsidRDefault="00A755FF" w:rsidP="00A755FF">
      <w:pPr>
        <w:pStyle w:val="PL"/>
        <w:rPr>
          <w:ins w:id="2309" w:author="Huawei1" w:date="2023-10-12T06:24:00Z"/>
        </w:rPr>
      </w:pPr>
      <w:ins w:id="2310" w:author="Huawei1" w:date="2023-10-12T06:24:00Z">
        <w:r>
          <w:t xml:space="preserve">          required: true</w:t>
        </w:r>
      </w:ins>
    </w:p>
    <w:p w14:paraId="28BDE6BF" w14:textId="77777777" w:rsidR="00A755FF" w:rsidRDefault="00A755FF" w:rsidP="00A755FF">
      <w:pPr>
        <w:pStyle w:val="PL"/>
        <w:rPr>
          <w:ins w:id="2311" w:author="Huawei1" w:date="2023-10-12T06:24:00Z"/>
        </w:rPr>
      </w:pPr>
      <w:ins w:id="2312" w:author="Huawei1" w:date="2023-10-12T06:24:00Z">
        <w:r>
          <w:t xml:space="preserve">          schema:</w:t>
        </w:r>
      </w:ins>
    </w:p>
    <w:p w14:paraId="1849E79C" w14:textId="77777777" w:rsidR="00A755FF" w:rsidRDefault="00A755FF" w:rsidP="00A755FF">
      <w:pPr>
        <w:pStyle w:val="PL"/>
        <w:rPr>
          <w:ins w:id="2313" w:author="Huawei1" w:date="2023-10-12T06:24:00Z"/>
        </w:rPr>
      </w:pPr>
      <w:ins w:id="2314" w:author="Huawei1" w:date="2023-10-12T06:24:00Z">
        <w:r>
          <w:t xml:space="preserve">            $ref: '#/components/schemas/U</w:t>
        </w:r>
        <w:r w:rsidRPr="00152E6E">
          <w:t>serInfoId</w:t>
        </w:r>
        <w:r>
          <w:t>'</w:t>
        </w:r>
      </w:ins>
    </w:p>
    <w:p w14:paraId="66470451" w14:textId="77777777" w:rsidR="00A755FF" w:rsidRDefault="00A755FF" w:rsidP="00A755FF">
      <w:pPr>
        <w:pStyle w:val="PL"/>
        <w:rPr>
          <w:ins w:id="2315" w:author="Huawei1" w:date="2023-10-12T06:24:00Z"/>
        </w:rPr>
      </w:pPr>
      <w:ins w:id="2316" w:author="Huawei1" w:date="2023-10-12T06:24:00Z">
        <w:r>
          <w:t xml:space="preserve">      requestBody:</w:t>
        </w:r>
      </w:ins>
    </w:p>
    <w:p w14:paraId="4D7D7D8D" w14:textId="77777777" w:rsidR="00A755FF" w:rsidRDefault="00A755FF" w:rsidP="00A755FF">
      <w:pPr>
        <w:pStyle w:val="PL"/>
        <w:rPr>
          <w:ins w:id="2317" w:author="Huawei1" w:date="2023-10-12T06:24:00Z"/>
        </w:rPr>
      </w:pPr>
      <w:ins w:id="2318" w:author="Huawei1" w:date="2023-10-12T06:24:00Z">
        <w:r>
          <w:t xml:space="preserve">        content:</w:t>
        </w:r>
      </w:ins>
    </w:p>
    <w:p w14:paraId="62467A2A" w14:textId="77777777" w:rsidR="00A755FF" w:rsidRDefault="00A755FF" w:rsidP="00A755FF">
      <w:pPr>
        <w:pStyle w:val="PL"/>
        <w:rPr>
          <w:ins w:id="2319" w:author="Huawei1" w:date="2023-10-12T06:24:00Z"/>
        </w:rPr>
      </w:pPr>
      <w:ins w:id="2320" w:author="Huawei1" w:date="2023-10-12T06:24:00Z">
        <w:r>
          <w:t xml:space="preserve">          application/json:</w:t>
        </w:r>
      </w:ins>
    </w:p>
    <w:p w14:paraId="44C98555" w14:textId="77777777" w:rsidR="00A755FF" w:rsidRDefault="00A755FF" w:rsidP="00A755FF">
      <w:pPr>
        <w:pStyle w:val="PL"/>
        <w:rPr>
          <w:ins w:id="2321" w:author="Huawei1" w:date="2023-10-12T06:24:00Z"/>
        </w:rPr>
      </w:pPr>
      <w:ins w:id="2322" w:author="Huawei1" w:date="2023-10-12T06:24:00Z">
        <w:r>
          <w:t xml:space="preserve">            schema:</w:t>
        </w:r>
      </w:ins>
    </w:p>
    <w:p w14:paraId="020CF330" w14:textId="77777777" w:rsidR="00A755FF" w:rsidRDefault="00A755FF" w:rsidP="00A755FF">
      <w:pPr>
        <w:pStyle w:val="PL"/>
        <w:rPr>
          <w:ins w:id="2323" w:author="Huawei1" w:date="2023-10-12T06:24:00Z"/>
        </w:rPr>
      </w:pPr>
      <w:ins w:id="2324" w:author="Huawei1" w:date="2023-10-12T06:24:00Z">
        <w:r>
          <w:t xml:space="preserve">              $ref: '#/components/schemas/AnnounceAuthData'</w:t>
        </w:r>
      </w:ins>
    </w:p>
    <w:p w14:paraId="45DA1BBB" w14:textId="77777777" w:rsidR="00A755FF" w:rsidRDefault="00A755FF" w:rsidP="00A755FF">
      <w:pPr>
        <w:pStyle w:val="PL"/>
        <w:rPr>
          <w:ins w:id="2325" w:author="Huawei1" w:date="2023-10-12T06:24:00Z"/>
        </w:rPr>
      </w:pPr>
      <w:ins w:id="2326" w:author="Huawei1" w:date="2023-10-12T06:24:00Z">
        <w:r>
          <w:t xml:space="preserve">        required: true</w:t>
        </w:r>
      </w:ins>
    </w:p>
    <w:p w14:paraId="5B669D9D" w14:textId="77777777" w:rsidR="00A755FF" w:rsidRDefault="00A755FF" w:rsidP="00A755FF">
      <w:pPr>
        <w:pStyle w:val="PL"/>
        <w:rPr>
          <w:ins w:id="2327" w:author="Huawei1" w:date="2023-10-12T06:24:00Z"/>
        </w:rPr>
      </w:pPr>
      <w:ins w:id="2328" w:author="Huawei1" w:date="2023-10-12T06:24:00Z">
        <w:r>
          <w:t xml:space="preserve">      responses:</w:t>
        </w:r>
      </w:ins>
    </w:p>
    <w:p w14:paraId="0AB98839" w14:textId="77777777" w:rsidR="00A755FF" w:rsidRDefault="00A755FF" w:rsidP="00A755FF">
      <w:pPr>
        <w:pStyle w:val="PL"/>
        <w:rPr>
          <w:ins w:id="2329" w:author="Huawei1" w:date="2023-10-12T06:24:00Z"/>
        </w:rPr>
      </w:pPr>
      <w:ins w:id="2330" w:author="Huawei1" w:date="2023-10-12T06:24:00Z">
        <w:r>
          <w:t xml:space="preserve">        '201':</w:t>
        </w:r>
      </w:ins>
    </w:p>
    <w:p w14:paraId="0AABB3AC" w14:textId="77777777" w:rsidR="00A755FF" w:rsidRDefault="00A755FF" w:rsidP="00A755FF">
      <w:pPr>
        <w:pStyle w:val="PL"/>
        <w:rPr>
          <w:ins w:id="2331" w:author="Huawei1" w:date="2023-10-12T06:24:00Z"/>
        </w:rPr>
      </w:pPr>
      <w:ins w:id="2332" w:author="Huawei1" w:date="2023-10-12T06:24:00Z">
        <w:r>
          <w:t xml:space="preserve">          description: Successful creation of the resource</w:t>
        </w:r>
      </w:ins>
    </w:p>
    <w:p w14:paraId="78189377" w14:textId="77777777" w:rsidR="00A755FF" w:rsidRDefault="00A755FF" w:rsidP="00A755FF">
      <w:pPr>
        <w:pStyle w:val="PL"/>
        <w:rPr>
          <w:ins w:id="2333" w:author="Huawei2" w:date="2023-10-12T11:14:00Z"/>
          <w:lang w:eastAsia="en-GB"/>
        </w:rPr>
      </w:pPr>
      <w:bookmarkStart w:id="2334" w:name="_Hlk148002337"/>
      <w:ins w:id="2335" w:author="Huawei2" w:date="2023-10-12T11:14:00Z">
        <w:r>
          <w:t xml:space="preserve">          content:</w:t>
        </w:r>
      </w:ins>
    </w:p>
    <w:p w14:paraId="61DE2F18" w14:textId="77777777" w:rsidR="00A755FF" w:rsidRDefault="00A755FF" w:rsidP="00A755FF">
      <w:pPr>
        <w:pStyle w:val="PL"/>
        <w:rPr>
          <w:ins w:id="2336" w:author="Huawei2" w:date="2023-10-12T11:14:00Z"/>
        </w:rPr>
      </w:pPr>
      <w:ins w:id="2337" w:author="Huawei2" w:date="2023-10-12T11:14:00Z">
        <w:r>
          <w:t xml:space="preserve">            application/json:</w:t>
        </w:r>
      </w:ins>
    </w:p>
    <w:p w14:paraId="23C19718" w14:textId="77777777" w:rsidR="00A755FF" w:rsidRDefault="00A755FF" w:rsidP="00A755FF">
      <w:pPr>
        <w:pStyle w:val="PL"/>
        <w:rPr>
          <w:ins w:id="2338" w:author="Huawei2" w:date="2023-10-12T11:14:00Z"/>
        </w:rPr>
      </w:pPr>
      <w:ins w:id="2339" w:author="Huawei2" w:date="2023-10-12T11:14:00Z">
        <w:r>
          <w:t xml:space="preserve">              schema:</w:t>
        </w:r>
      </w:ins>
    </w:p>
    <w:p w14:paraId="54CE325C" w14:textId="77777777" w:rsidR="00A755FF" w:rsidRDefault="00A755FF" w:rsidP="00A755FF">
      <w:pPr>
        <w:pStyle w:val="PL"/>
        <w:rPr>
          <w:ins w:id="2340" w:author="Huawei2" w:date="2023-10-12T11:14:00Z"/>
        </w:rPr>
      </w:pPr>
      <w:ins w:id="2341" w:author="Huawei2" w:date="2023-10-12T11:14:00Z">
        <w:r>
          <w:t xml:space="preserve">                $ref: '#/components/schemas/AnnounceAuthData'</w:t>
        </w:r>
      </w:ins>
    </w:p>
    <w:bookmarkEnd w:id="2334"/>
    <w:p w14:paraId="056EC792" w14:textId="77777777" w:rsidR="00A755FF" w:rsidRDefault="00A755FF" w:rsidP="00A755FF">
      <w:pPr>
        <w:pStyle w:val="PL"/>
        <w:rPr>
          <w:ins w:id="2342" w:author="Huawei1" w:date="2023-10-12T06:24:00Z"/>
        </w:rPr>
      </w:pPr>
      <w:ins w:id="2343" w:author="Huawei1" w:date="2023-10-12T06:24:00Z">
        <w:r>
          <w:t xml:space="preserve">          headers:</w:t>
        </w:r>
      </w:ins>
    </w:p>
    <w:p w14:paraId="05EADED8" w14:textId="77777777" w:rsidR="00A755FF" w:rsidRDefault="00A755FF" w:rsidP="00A755FF">
      <w:pPr>
        <w:pStyle w:val="PL"/>
        <w:rPr>
          <w:ins w:id="2344" w:author="Huawei1" w:date="2023-10-12T06:24:00Z"/>
        </w:rPr>
      </w:pPr>
      <w:ins w:id="2345" w:author="Huawei1" w:date="2023-10-12T06:24:00Z">
        <w:r>
          <w:t xml:space="preserve">            Location:</w:t>
        </w:r>
      </w:ins>
    </w:p>
    <w:p w14:paraId="1E73BDCB" w14:textId="77777777" w:rsidR="00A755FF" w:rsidRDefault="00A755FF" w:rsidP="00A755FF">
      <w:pPr>
        <w:pStyle w:val="PL"/>
        <w:rPr>
          <w:ins w:id="2346" w:author="Huawei1" w:date="2023-10-12T06:24:00Z"/>
          <w:lang w:eastAsia="zh-CN"/>
        </w:rPr>
      </w:pPr>
      <w:ins w:id="2347" w:author="Huawei1" w:date="2023-10-12T06:24:00Z">
        <w:r>
          <w:t xml:space="preserve">              description: </w:t>
        </w:r>
        <w:r>
          <w:rPr>
            <w:lang w:eastAsia="zh-CN"/>
          </w:rPr>
          <w:t>&gt;</w:t>
        </w:r>
      </w:ins>
    </w:p>
    <w:p w14:paraId="5944C67F" w14:textId="77777777" w:rsidR="00A755FF" w:rsidRDefault="00A755FF" w:rsidP="00A755FF">
      <w:pPr>
        <w:pStyle w:val="PL"/>
        <w:rPr>
          <w:ins w:id="2348" w:author="Huawei1" w:date="2023-10-12T06:24:00Z"/>
          <w:lang w:eastAsia="en-GB"/>
        </w:rPr>
      </w:pPr>
      <w:ins w:id="2349" w:author="Huawei1" w:date="2023-10-12T06:24:00Z">
        <w:r>
          <w:t xml:space="preserve">                Contains the URI of the newly created resource, according to the structure:</w:t>
        </w:r>
      </w:ins>
    </w:p>
    <w:p w14:paraId="3E7FE75B" w14:textId="77777777" w:rsidR="00A755FF" w:rsidRDefault="00A755FF" w:rsidP="00A755FF">
      <w:pPr>
        <w:pStyle w:val="PL"/>
        <w:rPr>
          <w:ins w:id="2350" w:author="Huawei1" w:date="2023-10-12T06:24:00Z"/>
        </w:rPr>
      </w:pPr>
      <w:ins w:id="2351" w:author="Huawei1" w:date="2023-10-12T06:24:00Z">
        <w:r>
          <w:t xml:space="preserve">                </w:t>
        </w:r>
        <w:r w:rsidRPr="00881FC1">
          <w:t>{apiRoot}/npkmf-disc</w:t>
        </w:r>
        <w:r>
          <w:t>&gt;</w:t>
        </w:r>
        <w:r w:rsidRPr="00881FC1">
          <w:t>/&lt;apiVersion&gt;/{ueId}/announce-authorize/{userInfoId}</w:t>
        </w:r>
      </w:ins>
    </w:p>
    <w:p w14:paraId="4BDB5324" w14:textId="77777777" w:rsidR="00A755FF" w:rsidRDefault="00A755FF" w:rsidP="00A755FF">
      <w:pPr>
        <w:pStyle w:val="PL"/>
        <w:rPr>
          <w:ins w:id="2352" w:author="Huawei1" w:date="2023-10-12T06:24:00Z"/>
        </w:rPr>
      </w:pPr>
      <w:ins w:id="2353" w:author="Huawei1" w:date="2023-10-12T06:24:00Z">
        <w:r>
          <w:t xml:space="preserve">              required: true</w:t>
        </w:r>
      </w:ins>
    </w:p>
    <w:p w14:paraId="3811780D" w14:textId="77777777" w:rsidR="00A755FF" w:rsidRDefault="00A755FF" w:rsidP="00A755FF">
      <w:pPr>
        <w:pStyle w:val="PL"/>
        <w:rPr>
          <w:ins w:id="2354" w:author="Huawei1" w:date="2023-10-12T06:24:00Z"/>
        </w:rPr>
      </w:pPr>
      <w:ins w:id="2355" w:author="Huawei1" w:date="2023-10-12T06:24:00Z">
        <w:r>
          <w:t xml:space="preserve">              schema:</w:t>
        </w:r>
      </w:ins>
    </w:p>
    <w:p w14:paraId="11375AC0" w14:textId="77777777" w:rsidR="00A755FF" w:rsidRDefault="00A755FF" w:rsidP="00A755FF">
      <w:pPr>
        <w:pStyle w:val="PL"/>
        <w:rPr>
          <w:ins w:id="2356" w:author="Huawei1" w:date="2023-10-12T06:24:00Z"/>
          <w:lang w:eastAsia="zh-CN"/>
        </w:rPr>
      </w:pPr>
      <w:ins w:id="2357" w:author="Huawei1" w:date="2023-10-12T06:24:00Z">
        <w:r>
          <w:t xml:space="preserve">                type: string</w:t>
        </w:r>
      </w:ins>
    </w:p>
    <w:p w14:paraId="13A12AEE" w14:textId="77777777" w:rsidR="00A755FF" w:rsidRDefault="00A755FF" w:rsidP="00A755FF">
      <w:pPr>
        <w:pStyle w:val="PL"/>
        <w:rPr>
          <w:ins w:id="2358" w:author="Huawei1" w:date="2023-10-12T06:24:00Z"/>
          <w:lang w:eastAsia="en-GB"/>
        </w:rPr>
      </w:pPr>
      <w:ins w:id="2359" w:author="Huawei1" w:date="2023-10-12T06:24:00Z">
        <w:r>
          <w:t xml:space="preserve">        '204':</w:t>
        </w:r>
      </w:ins>
    </w:p>
    <w:p w14:paraId="28F8A243" w14:textId="77777777" w:rsidR="00A755FF" w:rsidRDefault="00A755FF" w:rsidP="00A755FF">
      <w:pPr>
        <w:pStyle w:val="PL"/>
        <w:rPr>
          <w:ins w:id="2360" w:author="Huawei1" w:date="2023-10-12T06:24:00Z"/>
          <w:lang w:eastAsia="zh-CN"/>
        </w:rPr>
      </w:pPr>
      <w:ins w:id="2361" w:author="Huawei1" w:date="2023-10-12T06:24:00Z">
        <w:r>
          <w:t xml:space="preserve">          description: S</w:t>
        </w:r>
        <w:r>
          <w:rPr>
            <w:lang w:val="en-US"/>
          </w:rPr>
          <w:t>uccessful update of the resource</w:t>
        </w:r>
        <w:r>
          <w:rPr>
            <w:lang w:val="en-US" w:eastAsia="zh-CN"/>
          </w:rPr>
          <w:t>.</w:t>
        </w:r>
      </w:ins>
    </w:p>
    <w:p w14:paraId="6575A7D9" w14:textId="77777777" w:rsidR="00A755FF" w:rsidRDefault="00A755FF" w:rsidP="00A755FF">
      <w:pPr>
        <w:pStyle w:val="PL"/>
        <w:rPr>
          <w:ins w:id="2362" w:author="Huawei1" w:date="2023-10-12T06:24:00Z"/>
          <w:lang w:val="en-US" w:eastAsia="en-GB"/>
        </w:rPr>
      </w:pPr>
      <w:ins w:id="2363" w:author="Huawei1" w:date="2023-10-12T06:24:00Z">
        <w:r>
          <w:rPr>
            <w:lang w:val="en-US"/>
          </w:rPr>
          <w:t xml:space="preserve">        '307':</w:t>
        </w:r>
      </w:ins>
    </w:p>
    <w:p w14:paraId="6DB522EB" w14:textId="77777777" w:rsidR="00A755FF" w:rsidRDefault="00A755FF" w:rsidP="00A755FF">
      <w:pPr>
        <w:pStyle w:val="PL"/>
        <w:rPr>
          <w:ins w:id="2364" w:author="Huawei1" w:date="2023-10-12T06:24:00Z"/>
          <w:lang w:val="en-US"/>
        </w:rPr>
      </w:pPr>
      <w:ins w:id="2365" w:author="Huawei1" w:date="2023-10-12T06:24:00Z">
        <w:r>
          <w:rPr>
            <w:lang w:val="en-US"/>
          </w:rPr>
          <w:t xml:space="preserve">          $ref: </w:t>
        </w:r>
        <w:r>
          <w:t>'TS29571_CommonData.yaml#/components/responses/307'</w:t>
        </w:r>
      </w:ins>
    </w:p>
    <w:p w14:paraId="59099192" w14:textId="77777777" w:rsidR="00A755FF" w:rsidRDefault="00A755FF" w:rsidP="00A755FF">
      <w:pPr>
        <w:pStyle w:val="PL"/>
        <w:rPr>
          <w:ins w:id="2366" w:author="Huawei1" w:date="2023-10-12T06:24:00Z"/>
          <w:lang w:val="en-US"/>
        </w:rPr>
      </w:pPr>
      <w:ins w:id="2367" w:author="Huawei1" w:date="2023-10-12T06:24:00Z">
        <w:r>
          <w:rPr>
            <w:lang w:val="en-US"/>
          </w:rPr>
          <w:t xml:space="preserve">        '308':</w:t>
        </w:r>
      </w:ins>
    </w:p>
    <w:p w14:paraId="5F228626" w14:textId="77777777" w:rsidR="00A755FF" w:rsidRDefault="00A755FF" w:rsidP="00A755FF">
      <w:pPr>
        <w:pStyle w:val="PL"/>
        <w:rPr>
          <w:ins w:id="2368" w:author="Huawei1" w:date="2023-10-12T06:24:00Z"/>
          <w:lang w:eastAsia="zh-CN"/>
        </w:rPr>
      </w:pPr>
      <w:ins w:id="2369" w:author="Huawei1" w:date="2023-10-12T06:24:00Z">
        <w:r>
          <w:rPr>
            <w:lang w:val="en-US"/>
          </w:rPr>
          <w:t xml:space="preserve">          $ref: </w:t>
        </w:r>
        <w:r>
          <w:t>'TS29571_CommonData.yaml#/components/responses/308'</w:t>
        </w:r>
      </w:ins>
    </w:p>
    <w:p w14:paraId="4A81402A" w14:textId="77777777" w:rsidR="00A755FF" w:rsidRDefault="00A755FF" w:rsidP="00A755FF">
      <w:pPr>
        <w:pStyle w:val="PL"/>
        <w:rPr>
          <w:ins w:id="2370" w:author="Huawei1" w:date="2023-10-12T06:24:00Z"/>
          <w:lang w:val="en-US" w:eastAsia="en-GB"/>
        </w:rPr>
      </w:pPr>
      <w:ins w:id="2371" w:author="Huawei1" w:date="2023-10-12T06:24:00Z">
        <w:r>
          <w:rPr>
            <w:lang w:val="en-US"/>
          </w:rPr>
          <w:t xml:space="preserve">        '400':</w:t>
        </w:r>
      </w:ins>
    </w:p>
    <w:p w14:paraId="5B87555C" w14:textId="77777777" w:rsidR="00A755FF" w:rsidRDefault="00A755FF" w:rsidP="00A755FF">
      <w:pPr>
        <w:pStyle w:val="PL"/>
        <w:rPr>
          <w:ins w:id="2372" w:author="Huawei1" w:date="2023-10-12T06:24:00Z"/>
          <w:lang w:val="en-US"/>
        </w:rPr>
      </w:pPr>
      <w:ins w:id="2373" w:author="Huawei1" w:date="2023-10-12T06:24:00Z">
        <w:r>
          <w:rPr>
            <w:lang w:val="en-US"/>
          </w:rPr>
          <w:t xml:space="preserve">          $ref: 'TS29571_CommonData.yaml#/components/responses/400'</w:t>
        </w:r>
      </w:ins>
    </w:p>
    <w:p w14:paraId="71E29CE9" w14:textId="77777777" w:rsidR="00A755FF" w:rsidRDefault="00A755FF" w:rsidP="00A755FF">
      <w:pPr>
        <w:pStyle w:val="PL"/>
        <w:rPr>
          <w:ins w:id="2374" w:author="Huawei1" w:date="2023-10-12T06:24:00Z"/>
          <w:lang w:val="en-US"/>
        </w:rPr>
      </w:pPr>
      <w:ins w:id="2375" w:author="Huawei1" w:date="2023-10-12T06:24:00Z">
        <w:r>
          <w:rPr>
            <w:lang w:val="en-US"/>
          </w:rPr>
          <w:t xml:space="preserve">        '401':</w:t>
        </w:r>
      </w:ins>
    </w:p>
    <w:p w14:paraId="1DAA8577" w14:textId="77777777" w:rsidR="00A755FF" w:rsidRDefault="00A755FF" w:rsidP="00A755FF">
      <w:pPr>
        <w:pStyle w:val="PL"/>
        <w:rPr>
          <w:ins w:id="2376" w:author="Huawei1" w:date="2023-10-12T06:24:00Z"/>
          <w:lang w:val="en-US"/>
        </w:rPr>
      </w:pPr>
      <w:ins w:id="2377" w:author="Huawei1" w:date="2023-10-12T06:24:00Z">
        <w:r>
          <w:rPr>
            <w:lang w:val="en-US"/>
          </w:rPr>
          <w:t xml:space="preserve">          $ref: 'TS29571_CommonData.yaml#/components/responses/401'</w:t>
        </w:r>
      </w:ins>
    </w:p>
    <w:p w14:paraId="31CEF295" w14:textId="77777777" w:rsidR="00A755FF" w:rsidRDefault="00A755FF" w:rsidP="00A755FF">
      <w:pPr>
        <w:pStyle w:val="PL"/>
        <w:rPr>
          <w:ins w:id="2378" w:author="Huawei1" w:date="2023-10-12T06:24:00Z"/>
          <w:lang w:val="en-US"/>
        </w:rPr>
      </w:pPr>
      <w:ins w:id="2379" w:author="Huawei1" w:date="2023-10-12T06:24:00Z">
        <w:r>
          <w:rPr>
            <w:lang w:val="en-US"/>
          </w:rPr>
          <w:t xml:space="preserve">        '403':</w:t>
        </w:r>
      </w:ins>
    </w:p>
    <w:p w14:paraId="6B3D1B7D" w14:textId="77777777" w:rsidR="00A755FF" w:rsidRDefault="00A755FF" w:rsidP="00A755FF">
      <w:pPr>
        <w:pStyle w:val="PL"/>
        <w:rPr>
          <w:ins w:id="2380" w:author="Huawei1" w:date="2023-10-12T06:24:00Z"/>
          <w:lang w:val="en-US"/>
        </w:rPr>
      </w:pPr>
      <w:ins w:id="2381" w:author="Huawei1" w:date="2023-10-12T06:24:00Z">
        <w:r>
          <w:rPr>
            <w:lang w:val="en-US"/>
          </w:rPr>
          <w:t xml:space="preserve">          $ref: 'TS29571_CommonData.yaml#/components/responses/403'</w:t>
        </w:r>
      </w:ins>
    </w:p>
    <w:p w14:paraId="225470B0" w14:textId="77777777" w:rsidR="00A755FF" w:rsidRDefault="00A755FF" w:rsidP="00A755FF">
      <w:pPr>
        <w:pStyle w:val="PL"/>
        <w:rPr>
          <w:ins w:id="2382" w:author="Huawei1" w:date="2023-10-12T06:24:00Z"/>
          <w:lang w:val="en-US"/>
        </w:rPr>
      </w:pPr>
      <w:ins w:id="2383" w:author="Huawei1" w:date="2023-10-12T06:24:00Z">
        <w:r>
          <w:rPr>
            <w:lang w:val="en-US"/>
          </w:rPr>
          <w:t xml:space="preserve">        '404':</w:t>
        </w:r>
      </w:ins>
    </w:p>
    <w:p w14:paraId="1C73E788" w14:textId="77777777" w:rsidR="00A755FF" w:rsidRDefault="00A755FF" w:rsidP="00A755FF">
      <w:pPr>
        <w:pStyle w:val="PL"/>
        <w:rPr>
          <w:ins w:id="2384" w:author="Huawei1" w:date="2023-10-12T06:24:00Z"/>
          <w:lang w:val="en-US"/>
        </w:rPr>
      </w:pPr>
      <w:ins w:id="2385" w:author="Huawei1" w:date="2023-10-12T06:24:00Z">
        <w:r>
          <w:rPr>
            <w:lang w:val="en-US"/>
          </w:rPr>
          <w:t xml:space="preserve">          $ref: 'TS29571_CommonData.yaml#/components/responses/404'</w:t>
        </w:r>
      </w:ins>
    </w:p>
    <w:p w14:paraId="25860CD9" w14:textId="77777777" w:rsidR="00A755FF" w:rsidRDefault="00A755FF" w:rsidP="00A755FF">
      <w:pPr>
        <w:pStyle w:val="PL"/>
        <w:rPr>
          <w:ins w:id="2386" w:author="Huawei1" w:date="2023-10-12T06:24:00Z"/>
          <w:lang w:val="en-US"/>
        </w:rPr>
      </w:pPr>
      <w:ins w:id="2387" w:author="Huawei1" w:date="2023-10-12T06:24:00Z">
        <w:r>
          <w:rPr>
            <w:lang w:val="en-US"/>
          </w:rPr>
          <w:t xml:space="preserve">        '411':</w:t>
        </w:r>
      </w:ins>
    </w:p>
    <w:p w14:paraId="22A79C67" w14:textId="77777777" w:rsidR="00A755FF" w:rsidRDefault="00A755FF" w:rsidP="00A755FF">
      <w:pPr>
        <w:pStyle w:val="PL"/>
        <w:rPr>
          <w:ins w:id="2388" w:author="Huawei1" w:date="2023-10-12T06:24:00Z"/>
          <w:lang w:val="en-US"/>
        </w:rPr>
      </w:pPr>
      <w:ins w:id="2389" w:author="Huawei1" w:date="2023-10-12T06:24:00Z">
        <w:r>
          <w:rPr>
            <w:lang w:val="en-US"/>
          </w:rPr>
          <w:t xml:space="preserve">          $ref: 'TS29571_CommonData.yaml#/components/responses/411'</w:t>
        </w:r>
      </w:ins>
    </w:p>
    <w:p w14:paraId="1327DE68" w14:textId="77777777" w:rsidR="00A755FF" w:rsidRDefault="00A755FF" w:rsidP="00A755FF">
      <w:pPr>
        <w:pStyle w:val="PL"/>
        <w:rPr>
          <w:ins w:id="2390" w:author="Huawei1" w:date="2023-10-12T06:24:00Z"/>
          <w:lang w:val="en-US"/>
        </w:rPr>
      </w:pPr>
      <w:ins w:id="2391" w:author="Huawei1" w:date="2023-10-12T06:24:00Z">
        <w:r>
          <w:rPr>
            <w:lang w:val="en-US"/>
          </w:rPr>
          <w:t xml:space="preserve">        '413':</w:t>
        </w:r>
      </w:ins>
    </w:p>
    <w:p w14:paraId="7B8BFE17" w14:textId="77777777" w:rsidR="00A755FF" w:rsidRDefault="00A755FF" w:rsidP="00A755FF">
      <w:pPr>
        <w:pStyle w:val="PL"/>
        <w:rPr>
          <w:ins w:id="2392" w:author="Huawei1" w:date="2023-10-12T06:24:00Z"/>
          <w:lang w:val="en-US"/>
        </w:rPr>
      </w:pPr>
      <w:ins w:id="2393" w:author="Huawei1" w:date="2023-10-12T06:24:00Z">
        <w:r>
          <w:rPr>
            <w:lang w:val="en-US"/>
          </w:rPr>
          <w:t xml:space="preserve">          $ref: 'TS29571_CommonData.yaml#/components/responses/413'</w:t>
        </w:r>
      </w:ins>
    </w:p>
    <w:p w14:paraId="449FAF0B" w14:textId="77777777" w:rsidR="00A755FF" w:rsidRDefault="00A755FF" w:rsidP="00A755FF">
      <w:pPr>
        <w:pStyle w:val="PL"/>
        <w:rPr>
          <w:ins w:id="2394" w:author="Huawei1" w:date="2023-10-12T06:24:00Z"/>
          <w:lang w:val="en-US"/>
        </w:rPr>
      </w:pPr>
      <w:ins w:id="2395" w:author="Huawei1" w:date="2023-10-12T06:24:00Z">
        <w:r>
          <w:rPr>
            <w:lang w:val="en-US"/>
          </w:rPr>
          <w:t xml:space="preserve">        '415':</w:t>
        </w:r>
      </w:ins>
    </w:p>
    <w:p w14:paraId="3D0B080C" w14:textId="77777777" w:rsidR="00A755FF" w:rsidRDefault="00A755FF" w:rsidP="00A755FF">
      <w:pPr>
        <w:pStyle w:val="PL"/>
        <w:rPr>
          <w:ins w:id="2396" w:author="Huawei1" w:date="2023-10-12T06:24:00Z"/>
          <w:lang w:val="en-US"/>
        </w:rPr>
      </w:pPr>
      <w:ins w:id="2397" w:author="Huawei1" w:date="2023-10-12T06:24:00Z">
        <w:r>
          <w:rPr>
            <w:lang w:val="en-US"/>
          </w:rPr>
          <w:t xml:space="preserve">          $ref: 'TS29571_CommonData.yaml#/components/responses/415'</w:t>
        </w:r>
      </w:ins>
    </w:p>
    <w:p w14:paraId="6B408009" w14:textId="77777777" w:rsidR="00A755FF" w:rsidRDefault="00A755FF" w:rsidP="00A755FF">
      <w:pPr>
        <w:pStyle w:val="PL"/>
        <w:rPr>
          <w:ins w:id="2398" w:author="Huawei1" w:date="2023-10-12T06:24:00Z"/>
          <w:lang w:val="en-US"/>
        </w:rPr>
      </w:pPr>
      <w:ins w:id="2399" w:author="Huawei1" w:date="2023-10-12T06:24:00Z">
        <w:r>
          <w:rPr>
            <w:lang w:val="en-US"/>
          </w:rPr>
          <w:t xml:space="preserve">        '429':</w:t>
        </w:r>
      </w:ins>
    </w:p>
    <w:p w14:paraId="247CC4A5" w14:textId="77777777" w:rsidR="00A755FF" w:rsidRDefault="00A755FF" w:rsidP="00A755FF">
      <w:pPr>
        <w:pStyle w:val="PL"/>
        <w:rPr>
          <w:ins w:id="2400" w:author="Huawei1" w:date="2023-10-12T06:24:00Z"/>
          <w:lang w:val="en-US"/>
        </w:rPr>
      </w:pPr>
      <w:ins w:id="2401" w:author="Huawei1" w:date="2023-10-12T06:24:00Z">
        <w:r>
          <w:rPr>
            <w:lang w:val="en-US"/>
          </w:rPr>
          <w:t xml:space="preserve">          $ref: 'TS29571_CommonData.yaml#/components/responses/429'</w:t>
        </w:r>
      </w:ins>
    </w:p>
    <w:p w14:paraId="6190ACA8" w14:textId="77777777" w:rsidR="00A755FF" w:rsidRDefault="00A755FF" w:rsidP="00A755FF">
      <w:pPr>
        <w:pStyle w:val="PL"/>
        <w:rPr>
          <w:ins w:id="2402" w:author="Huawei1" w:date="2023-10-12T06:24:00Z"/>
          <w:lang w:val="en-US"/>
        </w:rPr>
      </w:pPr>
      <w:ins w:id="2403" w:author="Huawei1" w:date="2023-10-12T06:24:00Z">
        <w:r>
          <w:rPr>
            <w:lang w:val="en-US"/>
          </w:rPr>
          <w:t xml:space="preserve">        '500':</w:t>
        </w:r>
      </w:ins>
    </w:p>
    <w:p w14:paraId="063C8426" w14:textId="77777777" w:rsidR="00A755FF" w:rsidRDefault="00A755FF" w:rsidP="00A755FF">
      <w:pPr>
        <w:pStyle w:val="PL"/>
        <w:rPr>
          <w:ins w:id="2404" w:author="Huawei1" w:date="2023-10-12T06:24:00Z"/>
        </w:rPr>
      </w:pPr>
      <w:ins w:id="2405" w:author="Huawei1" w:date="2023-10-12T06:24:00Z">
        <w:r>
          <w:rPr>
            <w:lang w:val="en-US"/>
          </w:rPr>
          <w:t xml:space="preserve">          </w:t>
        </w:r>
        <w:r>
          <w:t>$ref: 'TS29571_CommonData.yaml#/components/responses/500'</w:t>
        </w:r>
      </w:ins>
    </w:p>
    <w:p w14:paraId="5AA6547C" w14:textId="77777777" w:rsidR="00A755FF" w:rsidRDefault="00A755FF" w:rsidP="00A755FF">
      <w:pPr>
        <w:pStyle w:val="PL"/>
        <w:rPr>
          <w:ins w:id="2406" w:author="Huawei1" w:date="2023-10-12T06:24:00Z"/>
          <w:lang w:val="en-US"/>
        </w:rPr>
      </w:pPr>
      <w:ins w:id="2407" w:author="Huawei1" w:date="2023-10-12T06:24:00Z">
        <w:r>
          <w:rPr>
            <w:lang w:val="en-US"/>
          </w:rPr>
          <w:t xml:space="preserve">        '502':</w:t>
        </w:r>
      </w:ins>
    </w:p>
    <w:p w14:paraId="3A03F91B" w14:textId="77777777" w:rsidR="00A755FF" w:rsidRDefault="00A755FF" w:rsidP="00A755FF">
      <w:pPr>
        <w:pStyle w:val="PL"/>
        <w:rPr>
          <w:ins w:id="2408" w:author="Huawei1" w:date="2023-10-12T06:24:00Z"/>
          <w:lang w:val="en-US"/>
        </w:rPr>
      </w:pPr>
      <w:ins w:id="2409" w:author="Huawei1" w:date="2023-10-12T06:24:00Z">
        <w:r>
          <w:rPr>
            <w:lang w:val="en-US"/>
          </w:rPr>
          <w:t xml:space="preserve">          $ref: 'TS29571_CommonData.yaml#/components/responses/502'</w:t>
        </w:r>
      </w:ins>
    </w:p>
    <w:p w14:paraId="45785567" w14:textId="77777777" w:rsidR="00A755FF" w:rsidRDefault="00A755FF" w:rsidP="00A755FF">
      <w:pPr>
        <w:pStyle w:val="PL"/>
        <w:rPr>
          <w:ins w:id="2410" w:author="Huawei1" w:date="2023-10-12T06:24:00Z"/>
          <w:lang w:val="en-US"/>
        </w:rPr>
      </w:pPr>
      <w:ins w:id="2411" w:author="Huawei1" w:date="2023-10-12T06:24:00Z">
        <w:r>
          <w:rPr>
            <w:lang w:val="en-US"/>
          </w:rPr>
          <w:t xml:space="preserve">        '503':</w:t>
        </w:r>
      </w:ins>
    </w:p>
    <w:p w14:paraId="34712D08" w14:textId="77777777" w:rsidR="00A755FF" w:rsidRDefault="00A755FF" w:rsidP="00A755FF">
      <w:pPr>
        <w:pStyle w:val="PL"/>
        <w:rPr>
          <w:ins w:id="2412" w:author="Huawei1" w:date="2023-10-12T06:24:00Z"/>
          <w:lang w:val="en-US"/>
        </w:rPr>
      </w:pPr>
      <w:ins w:id="2413" w:author="Huawei1" w:date="2023-10-12T06:24:00Z">
        <w:r>
          <w:t xml:space="preserve">          $ref: 'TS29571_CommonData.yaml#/components/responses/503'</w:t>
        </w:r>
      </w:ins>
    </w:p>
    <w:p w14:paraId="74D952DC" w14:textId="77777777" w:rsidR="00A755FF" w:rsidRDefault="00A755FF" w:rsidP="00A755FF">
      <w:pPr>
        <w:pStyle w:val="PL"/>
        <w:rPr>
          <w:ins w:id="2414" w:author="Huawei1" w:date="2023-10-12T06:24:00Z"/>
        </w:rPr>
      </w:pPr>
      <w:ins w:id="2415" w:author="Huawei1" w:date="2023-10-12T06:24:00Z">
        <w:r>
          <w:t xml:space="preserve">        default:</w:t>
        </w:r>
      </w:ins>
    </w:p>
    <w:p w14:paraId="504CC2A6" w14:textId="77777777" w:rsidR="00A755FF" w:rsidRDefault="00A755FF" w:rsidP="00A755FF">
      <w:pPr>
        <w:pStyle w:val="PL"/>
        <w:rPr>
          <w:ins w:id="2416" w:author="Huawei1" w:date="2023-10-12T06:24:00Z"/>
        </w:rPr>
      </w:pPr>
      <w:ins w:id="2417" w:author="Huawei1" w:date="2023-10-12T06:24:00Z">
        <w:r>
          <w:t xml:space="preserve">          description: Unexpected error</w:t>
        </w:r>
      </w:ins>
    </w:p>
    <w:p w14:paraId="2BD4368B" w14:textId="77777777" w:rsidR="00A755FF" w:rsidRDefault="00A755FF" w:rsidP="00A755FF">
      <w:pPr>
        <w:pStyle w:val="PL"/>
        <w:rPr>
          <w:ins w:id="2418" w:author="Huawei1" w:date="2023-10-12T06:24:00Z"/>
        </w:rPr>
      </w:pPr>
    </w:p>
    <w:p w14:paraId="073D3CFB" w14:textId="77777777" w:rsidR="00A755FF" w:rsidRDefault="00A755FF" w:rsidP="00A755FF">
      <w:pPr>
        <w:pStyle w:val="PL"/>
        <w:rPr>
          <w:ins w:id="2419" w:author="Huawei1" w:date="2023-10-12T06:24:00Z"/>
          <w:lang w:eastAsia="en-GB"/>
        </w:rPr>
      </w:pPr>
      <w:ins w:id="2420" w:author="Huawei1" w:date="2023-10-12T06:24:00Z">
        <w:r>
          <w:t xml:space="preserve">  /{ueId}/monitor-key</w:t>
        </w:r>
        <w:r w:rsidRPr="00881FC1">
          <w:t>/{userInfoId}</w:t>
        </w:r>
        <w:r>
          <w:t>:</w:t>
        </w:r>
      </w:ins>
    </w:p>
    <w:p w14:paraId="53590B6D" w14:textId="77777777" w:rsidR="00A755FF" w:rsidRDefault="00A755FF" w:rsidP="00A755FF">
      <w:pPr>
        <w:pStyle w:val="PL"/>
        <w:rPr>
          <w:ins w:id="2421" w:author="Huawei1" w:date="2023-10-12T06:24:00Z"/>
        </w:rPr>
      </w:pPr>
      <w:ins w:id="2422" w:author="Huawei1" w:date="2023-10-12T06:24:00Z">
        <w:r>
          <w:t xml:space="preserve">    put:</w:t>
        </w:r>
      </w:ins>
    </w:p>
    <w:p w14:paraId="1A182ED0" w14:textId="77777777" w:rsidR="00A755FF" w:rsidRDefault="00A755FF" w:rsidP="00A755FF">
      <w:pPr>
        <w:pStyle w:val="PL"/>
        <w:rPr>
          <w:ins w:id="2423" w:author="Huawei1" w:date="2023-10-12T06:24:00Z"/>
        </w:rPr>
      </w:pPr>
      <w:ins w:id="2424" w:author="Huawei1" w:date="2023-10-12T06:24:00Z">
        <w:r>
          <w:t xml:space="preserve">      summary: O</w:t>
        </w:r>
        <w:r>
          <w:rPr>
            <w:lang w:val="en-AU"/>
          </w:rPr>
          <w:t xml:space="preserve">btain </w:t>
        </w:r>
        <w:r>
          <w:t>the discovery key from the 5G PKMF for monitoring in the PLMN</w:t>
        </w:r>
      </w:ins>
    </w:p>
    <w:p w14:paraId="2CC8AFB7" w14:textId="77777777" w:rsidR="00A755FF" w:rsidRDefault="00A755FF" w:rsidP="00A755FF">
      <w:pPr>
        <w:pStyle w:val="PL"/>
        <w:rPr>
          <w:ins w:id="2425" w:author="Huawei1" w:date="2023-10-12T06:24:00Z"/>
        </w:rPr>
      </w:pPr>
      <w:ins w:id="2426" w:author="Huawei1" w:date="2023-10-12T06:24:00Z">
        <w:r>
          <w:t xml:space="preserve">      operationId: ObtainMonitorKey</w:t>
        </w:r>
      </w:ins>
    </w:p>
    <w:p w14:paraId="2A09C444" w14:textId="77777777" w:rsidR="00A755FF" w:rsidRDefault="00A755FF" w:rsidP="00A755FF">
      <w:pPr>
        <w:pStyle w:val="PL"/>
        <w:rPr>
          <w:ins w:id="2427" w:author="Huawei1" w:date="2023-10-12T06:24:00Z"/>
        </w:rPr>
      </w:pPr>
      <w:ins w:id="2428" w:author="Huawei1" w:date="2023-10-12T06:24:00Z">
        <w:r>
          <w:t xml:space="preserve">      tags:</w:t>
        </w:r>
      </w:ins>
    </w:p>
    <w:p w14:paraId="53BB34CD" w14:textId="77777777" w:rsidR="00A755FF" w:rsidRDefault="00A755FF" w:rsidP="00A755FF">
      <w:pPr>
        <w:pStyle w:val="PL"/>
        <w:rPr>
          <w:ins w:id="2429" w:author="Huawei1" w:date="2023-10-12T06:24:00Z"/>
        </w:rPr>
      </w:pPr>
      <w:ins w:id="2430" w:author="Huawei1" w:date="2023-10-12T06:24:00Z">
        <w:r>
          <w:t xml:space="preserve">        - O</w:t>
        </w:r>
        <w:r>
          <w:rPr>
            <w:lang w:val="en-AU"/>
          </w:rPr>
          <w:t xml:space="preserve">btain </w:t>
        </w:r>
        <w:r>
          <w:t>the discovery key from the 5G PKMF for monitoring in the PLMN</w:t>
        </w:r>
      </w:ins>
    </w:p>
    <w:p w14:paraId="4FE57CFB" w14:textId="77777777" w:rsidR="00A755FF" w:rsidRDefault="00A755FF" w:rsidP="00A755FF">
      <w:pPr>
        <w:pStyle w:val="PL"/>
        <w:rPr>
          <w:ins w:id="2431" w:author="Huawei1" w:date="2023-10-12T06:24:00Z"/>
        </w:rPr>
      </w:pPr>
      <w:ins w:id="2432" w:author="Huawei1" w:date="2023-10-12T06:24:00Z">
        <w:r>
          <w:t xml:space="preserve">      security:</w:t>
        </w:r>
      </w:ins>
    </w:p>
    <w:p w14:paraId="31F8813A" w14:textId="77777777" w:rsidR="00A755FF" w:rsidRDefault="00A755FF" w:rsidP="00A755FF">
      <w:pPr>
        <w:pStyle w:val="PL"/>
        <w:rPr>
          <w:ins w:id="2433" w:author="Huawei1" w:date="2023-10-12T06:24:00Z"/>
        </w:rPr>
      </w:pPr>
      <w:ins w:id="2434" w:author="Huawei1" w:date="2023-10-12T06:24:00Z">
        <w:r>
          <w:t xml:space="preserve">        - {}</w:t>
        </w:r>
      </w:ins>
    </w:p>
    <w:p w14:paraId="258251F5" w14:textId="77777777" w:rsidR="00A755FF" w:rsidRDefault="00A755FF" w:rsidP="00A755FF">
      <w:pPr>
        <w:pStyle w:val="PL"/>
        <w:rPr>
          <w:ins w:id="2435" w:author="Huawei1" w:date="2023-10-12T06:24:00Z"/>
        </w:rPr>
      </w:pPr>
      <w:ins w:id="2436" w:author="Huawei1" w:date="2023-10-12T06:24:00Z">
        <w:r>
          <w:t xml:space="preserve">        - oAuth2ClientCredentials:</w:t>
        </w:r>
      </w:ins>
    </w:p>
    <w:p w14:paraId="138EED36" w14:textId="77777777" w:rsidR="00A755FF" w:rsidRDefault="00A755FF" w:rsidP="00A755FF">
      <w:pPr>
        <w:pStyle w:val="PL"/>
        <w:rPr>
          <w:ins w:id="2437" w:author="Huawei1" w:date="2023-10-12T06:24:00Z"/>
        </w:rPr>
      </w:pPr>
      <w:ins w:id="2438" w:author="Huawei1" w:date="2023-10-12T06:24:00Z">
        <w:r>
          <w:lastRenderedPageBreak/>
          <w:t xml:space="preserve">          - npkmf-disc</w:t>
        </w:r>
      </w:ins>
    </w:p>
    <w:p w14:paraId="6D2EF5D9" w14:textId="77777777" w:rsidR="00A755FF" w:rsidRDefault="00A755FF" w:rsidP="00A755FF">
      <w:pPr>
        <w:pStyle w:val="PL"/>
        <w:rPr>
          <w:ins w:id="2439" w:author="Huawei1" w:date="2023-10-12T06:24:00Z"/>
        </w:rPr>
      </w:pPr>
      <w:ins w:id="2440" w:author="Huawei1" w:date="2023-10-12T06:24:00Z">
        <w:r>
          <w:t xml:space="preserve">        - oAuth2ClientCredentials:</w:t>
        </w:r>
      </w:ins>
    </w:p>
    <w:p w14:paraId="3D9A7FBE" w14:textId="77777777" w:rsidR="00A755FF" w:rsidRDefault="00A755FF" w:rsidP="00A755FF">
      <w:pPr>
        <w:pStyle w:val="PL"/>
        <w:rPr>
          <w:ins w:id="2441" w:author="Huawei1" w:date="2023-10-12T06:24:00Z"/>
        </w:rPr>
      </w:pPr>
      <w:ins w:id="2442" w:author="Huawei1" w:date="2023-10-12T06:24:00Z">
        <w:r>
          <w:t xml:space="preserve">          - npkmf-disc</w:t>
        </w:r>
      </w:ins>
    </w:p>
    <w:p w14:paraId="6B2363E1" w14:textId="77777777" w:rsidR="00A755FF" w:rsidRDefault="00A755FF" w:rsidP="00A755FF">
      <w:pPr>
        <w:pStyle w:val="PL"/>
        <w:rPr>
          <w:ins w:id="2443" w:author="Huawei1" w:date="2023-10-12T06:24:00Z"/>
        </w:rPr>
      </w:pPr>
      <w:ins w:id="2444" w:author="Huawei1" w:date="2023-10-12T06:24:00Z">
        <w:r>
          <w:t xml:space="preserve">          - npkmf-disc:monitor-key:modify</w:t>
        </w:r>
      </w:ins>
    </w:p>
    <w:p w14:paraId="47BB8FFF" w14:textId="77777777" w:rsidR="00A755FF" w:rsidRDefault="00A755FF" w:rsidP="00A755FF">
      <w:pPr>
        <w:pStyle w:val="PL"/>
        <w:rPr>
          <w:ins w:id="2445" w:author="Huawei1" w:date="2023-10-12T06:24:00Z"/>
        </w:rPr>
      </w:pPr>
      <w:ins w:id="2446" w:author="Huawei1" w:date="2023-10-12T06:24:00Z">
        <w:r>
          <w:t xml:space="preserve">      parameters:</w:t>
        </w:r>
      </w:ins>
    </w:p>
    <w:p w14:paraId="018FFACA" w14:textId="77777777" w:rsidR="00A755FF" w:rsidRDefault="00A755FF" w:rsidP="00A755FF">
      <w:pPr>
        <w:pStyle w:val="PL"/>
        <w:rPr>
          <w:ins w:id="2447" w:author="Huawei1" w:date="2023-10-12T06:24:00Z"/>
        </w:rPr>
      </w:pPr>
      <w:ins w:id="2448" w:author="Huawei1" w:date="2023-10-12T06:24:00Z">
        <w:r>
          <w:t xml:space="preserve">        - name: ueId</w:t>
        </w:r>
      </w:ins>
    </w:p>
    <w:p w14:paraId="0B94BFFF" w14:textId="77777777" w:rsidR="00A755FF" w:rsidRDefault="00A755FF" w:rsidP="00A755FF">
      <w:pPr>
        <w:pStyle w:val="PL"/>
        <w:rPr>
          <w:ins w:id="2449" w:author="Huawei1" w:date="2023-10-12T06:24:00Z"/>
        </w:rPr>
      </w:pPr>
      <w:ins w:id="2450" w:author="Huawei1" w:date="2023-10-12T06:24:00Z">
        <w:r>
          <w:t xml:space="preserve">          in: path</w:t>
        </w:r>
      </w:ins>
    </w:p>
    <w:p w14:paraId="64965E58" w14:textId="77777777" w:rsidR="00A755FF" w:rsidRDefault="00A755FF" w:rsidP="00A755FF">
      <w:pPr>
        <w:pStyle w:val="PL"/>
        <w:rPr>
          <w:ins w:id="2451" w:author="Huawei1" w:date="2023-10-12T06:24:00Z"/>
        </w:rPr>
      </w:pPr>
      <w:ins w:id="2452" w:author="Huawei1" w:date="2023-10-12T06:24:00Z">
        <w:r>
          <w:t xml:space="preserve">          description: Identifier of the UE</w:t>
        </w:r>
      </w:ins>
    </w:p>
    <w:p w14:paraId="77AE50F6" w14:textId="77777777" w:rsidR="00A755FF" w:rsidRDefault="00A755FF" w:rsidP="00A755FF">
      <w:pPr>
        <w:pStyle w:val="PL"/>
        <w:rPr>
          <w:ins w:id="2453" w:author="Huawei1" w:date="2023-10-12T06:24:00Z"/>
        </w:rPr>
      </w:pPr>
      <w:ins w:id="2454" w:author="Huawei1" w:date="2023-10-12T06:24:00Z">
        <w:r>
          <w:t xml:space="preserve">          required: true</w:t>
        </w:r>
      </w:ins>
    </w:p>
    <w:p w14:paraId="7564E09B" w14:textId="77777777" w:rsidR="00A755FF" w:rsidRDefault="00A755FF" w:rsidP="00A755FF">
      <w:pPr>
        <w:pStyle w:val="PL"/>
        <w:rPr>
          <w:ins w:id="2455" w:author="Huawei1" w:date="2023-10-12T06:24:00Z"/>
        </w:rPr>
      </w:pPr>
      <w:ins w:id="2456" w:author="Huawei1" w:date="2023-10-12T06:24:00Z">
        <w:r>
          <w:t xml:space="preserve">          schema:</w:t>
        </w:r>
      </w:ins>
    </w:p>
    <w:p w14:paraId="3A09823C" w14:textId="77777777" w:rsidR="00A755FF" w:rsidRDefault="00A755FF" w:rsidP="00A755FF">
      <w:pPr>
        <w:pStyle w:val="PL"/>
        <w:rPr>
          <w:ins w:id="2457" w:author="Huawei1" w:date="2023-10-12T06:24:00Z"/>
        </w:rPr>
      </w:pPr>
      <w:ins w:id="2458" w:author="Huawei1" w:date="2023-10-12T06:24:00Z">
        <w:r>
          <w:t xml:space="preserve">            $ref: 'TS29571_CommonData.yaml#/components/schemas/VarUeId'</w:t>
        </w:r>
      </w:ins>
    </w:p>
    <w:p w14:paraId="19D60F3E" w14:textId="77777777" w:rsidR="00A755FF" w:rsidRDefault="00A755FF" w:rsidP="00A755FF">
      <w:pPr>
        <w:pStyle w:val="PL"/>
        <w:rPr>
          <w:ins w:id="2459" w:author="Huawei1" w:date="2023-10-12T06:24:00Z"/>
        </w:rPr>
      </w:pPr>
      <w:ins w:id="2460" w:author="Huawei1" w:date="2023-10-12T06:24:00Z">
        <w:r>
          <w:t xml:space="preserve">        - name: </w:t>
        </w:r>
        <w:r w:rsidRPr="00152E6E">
          <w:t>userInfoId</w:t>
        </w:r>
      </w:ins>
    </w:p>
    <w:p w14:paraId="44137006" w14:textId="77777777" w:rsidR="00A755FF" w:rsidRDefault="00A755FF" w:rsidP="00A755FF">
      <w:pPr>
        <w:pStyle w:val="PL"/>
        <w:rPr>
          <w:ins w:id="2461" w:author="Huawei1" w:date="2023-10-12T06:24:00Z"/>
        </w:rPr>
      </w:pPr>
      <w:ins w:id="2462" w:author="Huawei1" w:date="2023-10-12T06:24:00Z">
        <w:r>
          <w:t xml:space="preserve">          in: path</w:t>
        </w:r>
      </w:ins>
    </w:p>
    <w:p w14:paraId="38BD805B" w14:textId="77777777" w:rsidR="00A755FF" w:rsidRDefault="00A755FF" w:rsidP="00A755FF">
      <w:pPr>
        <w:pStyle w:val="PL"/>
        <w:rPr>
          <w:ins w:id="2463" w:author="Huawei1" w:date="2023-10-12T06:24:00Z"/>
        </w:rPr>
      </w:pPr>
      <w:ins w:id="2464" w:author="Huawei1" w:date="2023-10-12T06:24:00Z">
        <w:r>
          <w:t xml:space="preserve">          description: </w:t>
        </w:r>
        <w:r>
          <w:rPr>
            <w:lang w:eastAsia="zh-CN"/>
          </w:rPr>
          <w:t>User Info Id</w:t>
        </w:r>
      </w:ins>
    </w:p>
    <w:p w14:paraId="58F1E54B" w14:textId="77777777" w:rsidR="00A755FF" w:rsidRDefault="00A755FF" w:rsidP="00A755FF">
      <w:pPr>
        <w:pStyle w:val="PL"/>
        <w:rPr>
          <w:ins w:id="2465" w:author="Huawei1" w:date="2023-10-12T06:24:00Z"/>
        </w:rPr>
      </w:pPr>
      <w:ins w:id="2466" w:author="Huawei1" w:date="2023-10-12T06:24:00Z">
        <w:r>
          <w:t xml:space="preserve">          required: true</w:t>
        </w:r>
      </w:ins>
    </w:p>
    <w:p w14:paraId="52F65DF7" w14:textId="77777777" w:rsidR="00A755FF" w:rsidRDefault="00A755FF" w:rsidP="00A755FF">
      <w:pPr>
        <w:pStyle w:val="PL"/>
        <w:rPr>
          <w:ins w:id="2467" w:author="Huawei1" w:date="2023-10-12T06:24:00Z"/>
        </w:rPr>
      </w:pPr>
      <w:ins w:id="2468" w:author="Huawei1" w:date="2023-10-12T06:24:00Z">
        <w:r>
          <w:t xml:space="preserve">          schema:</w:t>
        </w:r>
      </w:ins>
    </w:p>
    <w:p w14:paraId="507F9FE6" w14:textId="77777777" w:rsidR="00A755FF" w:rsidRDefault="00A755FF" w:rsidP="00A755FF">
      <w:pPr>
        <w:pStyle w:val="PL"/>
        <w:rPr>
          <w:ins w:id="2469" w:author="Huawei1" w:date="2023-10-12T06:24:00Z"/>
        </w:rPr>
      </w:pPr>
      <w:ins w:id="2470" w:author="Huawei1" w:date="2023-10-12T06:24:00Z">
        <w:r>
          <w:t xml:space="preserve">            $ref: '#/components/schemas/U</w:t>
        </w:r>
        <w:r w:rsidRPr="00152E6E">
          <w:t>serInfoId</w:t>
        </w:r>
        <w:r>
          <w:t>'</w:t>
        </w:r>
      </w:ins>
    </w:p>
    <w:p w14:paraId="4B262C38" w14:textId="77777777" w:rsidR="00A755FF" w:rsidRDefault="00A755FF" w:rsidP="00A755FF">
      <w:pPr>
        <w:pStyle w:val="PL"/>
        <w:rPr>
          <w:ins w:id="2471" w:author="Huawei1" w:date="2023-10-12T06:24:00Z"/>
        </w:rPr>
      </w:pPr>
      <w:ins w:id="2472" w:author="Huawei1" w:date="2023-10-12T06:24:00Z">
        <w:r>
          <w:t xml:space="preserve">      requestBody:</w:t>
        </w:r>
      </w:ins>
    </w:p>
    <w:p w14:paraId="127B4F3E" w14:textId="77777777" w:rsidR="00A755FF" w:rsidRDefault="00A755FF" w:rsidP="00A755FF">
      <w:pPr>
        <w:pStyle w:val="PL"/>
        <w:rPr>
          <w:ins w:id="2473" w:author="Huawei1" w:date="2023-10-12T06:24:00Z"/>
        </w:rPr>
      </w:pPr>
      <w:ins w:id="2474" w:author="Huawei1" w:date="2023-10-12T06:24:00Z">
        <w:r>
          <w:t xml:space="preserve">        content:</w:t>
        </w:r>
      </w:ins>
    </w:p>
    <w:p w14:paraId="1F9BAA68" w14:textId="77777777" w:rsidR="00A755FF" w:rsidRDefault="00A755FF" w:rsidP="00A755FF">
      <w:pPr>
        <w:pStyle w:val="PL"/>
        <w:rPr>
          <w:ins w:id="2475" w:author="Huawei1" w:date="2023-10-12T06:24:00Z"/>
        </w:rPr>
      </w:pPr>
      <w:ins w:id="2476" w:author="Huawei1" w:date="2023-10-12T06:24:00Z">
        <w:r>
          <w:t xml:space="preserve">          application/json:</w:t>
        </w:r>
      </w:ins>
    </w:p>
    <w:p w14:paraId="31E52A0E" w14:textId="77777777" w:rsidR="00A755FF" w:rsidRDefault="00A755FF" w:rsidP="00A755FF">
      <w:pPr>
        <w:pStyle w:val="PL"/>
        <w:rPr>
          <w:ins w:id="2477" w:author="Huawei1" w:date="2023-10-12T06:24:00Z"/>
        </w:rPr>
      </w:pPr>
      <w:ins w:id="2478" w:author="Huawei1" w:date="2023-10-12T06:24:00Z">
        <w:r>
          <w:t xml:space="preserve">            schema:</w:t>
        </w:r>
      </w:ins>
    </w:p>
    <w:p w14:paraId="3F8B1F7F" w14:textId="77777777" w:rsidR="00A755FF" w:rsidRDefault="00A755FF" w:rsidP="00A755FF">
      <w:pPr>
        <w:pStyle w:val="PL"/>
        <w:rPr>
          <w:ins w:id="2479" w:author="Huawei1" w:date="2023-10-12T06:24:00Z"/>
        </w:rPr>
      </w:pPr>
      <w:ins w:id="2480" w:author="Huawei1" w:date="2023-10-12T06:24:00Z">
        <w:r>
          <w:t xml:space="preserve">              $ref: '#/components/schemas/MonitorKeyReqData'</w:t>
        </w:r>
      </w:ins>
    </w:p>
    <w:p w14:paraId="57441EC1" w14:textId="77777777" w:rsidR="00A755FF" w:rsidRDefault="00A755FF" w:rsidP="00A755FF">
      <w:pPr>
        <w:pStyle w:val="PL"/>
        <w:rPr>
          <w:ins w:id="2481" w:author="Huawei1" w:date="2023-10-12T06:24:00Z"/>
        </w:rPr>
      </w:pPr>
      <w:ins w:id="2482" w:author="Huawei1" w:date="2023-10-12T06:24:00Z">
        <w:r>
          <w:t xml:space="preserve">        required: true</w:t>
        </w:r>
      </w:ins>
    </w:p>
    <w:p w14:paraId="6B5CC739" w14:textId="77777777" w:rsidR="00A755FF" w:rsidRDefault="00A755FF" w:rsidP="00A755FF">
      <w:pPr>
        <w:pStyle w:val="PL"/>
        <w:rPr>
          <w:ins w:id="2483" w:author="Huawei1" w:date="2023-10-12T06:24:00Z"/>
        </w:rPr>
      </w:pPr>
      <w:ins w:id="2484" w:author="Huawei1" w:date="2023-10-12T06:24:00Z">
        <w:r>
          <w:t xml:space="preserve">      responses:</w:t>
        </w:r>
      </w:ins>
    </w:p>
    <w:p w14:paraId="6153D23C" w14:textId="77777777" w:rsidR="00A755FF" w:rsidRDefault="00A755FF" w:rsidP="00A755FF">
      <w:pPr>
        <w:pStyle w:val="PL"/>
        <w:rPr>
          <w:ins w:id="2485" w:author="Huawei1" w:date="2023-10-12T06:24:00Z"/>
        </w:rPr>
      </w:pPr>
      <w:ins w:id="2486" w:author="Huawei1" w:date="2023-10-12T06:24:00Z">
        <w:r>
          <w:t xml:space="preserve">        '201':</w:t>
        </w:r>
      </w:ins>
    </w:p>
    <w:p w14:paraId="67B543CD" w14:textId="77777777" w:rsidR="00A755FF" w:rsidRDefault="00A755FF" w:rsidP="00A755FF">
      <w:pPr>
        <w:pStyle w:val="PL"/>
        <w:rPr>
          <w:ins w:id="2487" w:author="Huawei1" w:date="2023-10-12T06:24:00Z"/>
        </w:rPr>
      </w:pPr>
      <w:ins w:id="2488" w:author="Huawei1" w:date="2023-10-12T06:24:00Z">
        <w:r>
          <w:t xml:space="preserve">          description: Created</w:t>
        </w:r>
      </w:ins>
    </w:p>
    <w:p w14:paraId="2FF700EA" w14:textId="77777777" w:rsidR="00A755FF" w:rsidRDefault="00A755FF" w:rsidP="00A755FF">
      <w:pPr>
        <w:pStyle w:val="PL"/>
        <w:rPr>
          <w:ins w:id="2489" w:author="Huawei1" w:date="2023-10-12T06:24:00Z"/>
        </w:rPr>
      </w:pPr>
      <w:ins w:id="2490" w:author="Huawei1" w:date="2023-10-12T06:24:00Z">
        <w:r>
          <w:t xml:space="preserve">          content:</w:t>
        </w:r>
      </w:ins>
    </w:p>
    <w:p w14:paraId="31EAEAFF" w14:textId="77777777" w:rsidR="00A755FF" w:rsidRDefault="00A755FF" w:rsidP="00A755FF">
      <w:pPr>
        <w:pStyle w:val="PL"/>
        <w:rPr>
          <w:ins w:id="2491" w:author="Huawei1" w:date="2023-10-12T06:24:00Z"/>
        </w:rPr>
      </w:pPr>
      <w:ins w:id="2492" w:author="Huawei1" w:date="2023-10-12T06:24:00Z">
        <w:r>
          <w:t xml:space="preserve">            application/json:</w:t>
        </w:r>
      </w:ins>
    </w:p>
    <w:p w14:paraId="1C46183F" w14:textId="77777777" w:rsidR="00A755FF" w:rsidRDefault="00A755FF" w:rsidP="00A755FF">
      <w:pPr>
        <w:pStyle w:val="PL"/>
        <w:rPr>
          <w:ins w:id="2493" w:author="Huawei1" w:date="2023-10-12T06:24:00Z"/>
        </w:rPr>
      </w:pPr>
      <w:ins w:id="2494" w:author="Huawei1" w:date="2023-10-12T06:24:00Z">
        <w:r>
          <w:t xml:space="preserve">              schema:</w:t>
        </w:r>
      </w:ins>
    </w:p>
    <w:p w14:paraId="481CFA09" w14:textId="77777777" w:rsidR="00A755FF" w:rsidRDefault="00A755FF" w:rsidP="00A755FF">
      <w:pPr>
        <w:pStyle w:val="PL"/>
        <w:rPr>
          <w:ins w:id="2495" w:author="Huawei1" w:date="2023-10-12T06:24:00Z"/>
        </w:rPr>
      </w:pPr>
      <w:ins w:id="2496" w:author="Huawei1" w:date="2023-10-12T06:24:00Z">
        <w:r>
          <w:t xml:space="preserve">                $ref: '#/components/schemas/MonitorKeyRespData'</w:t>
        </w:r>
      </w:ins>
    </w:p>
    <w:p w14:paraId="1AB0FA3F" w14:textId="77777777" w:rsidR="00A755FF" w:rsidRDefault="00A755FF" w:rsidP="00A755FF">
      <w:pPr>
        <w:pStyle w:val="PL"/>
        <w:rPr>
          <w:ins w:id="2497" w:author="Huawei1" w:date="2023-10-12T06:24:00Z"/>
        </w:rPr>
      </w:pPr>
      <w:ins w:id="2498" w:author="Huawei1" w:date="2023-10-12T06:24:00Z">
        <w:r>
          <w:t xml:space="preserve">          headers:</w:t>
        </w:r>
      </w:ins>
    </w:p>
    <w:p w14:paraId="127D0799" w14:textId="77777777" w:rsidR="00A755FF" w:rsidRDefault="00A755FF" w:rsidP="00A755FF">
      <w:pPr>
        <w:pStyle w:val="PL"/>
        <w:rPr>
          <w:ins w:id="2499" w:author="Huawei1" w:date="2023-10-12T06:24:00Z"/>
        </w:rPr>
      </w:pPr>
      <w:ins w:id="2500" w:author="Huawei1" w:date="2023-10-12T06:24:00Z">
        <w:r>
          <w:t xml:space="preserve">            Location:</w:t>
        </w:r>
      </w:ins>
    </w:p>
    <w:p w14:paraId="619941B6" w14:textId="77777777" w:rsidR="00A755FF" w:rsidRDefault="00A755FF" w:rsidP="00A755FF">
      <w:pPr>
        <w:pStyle w:val="PL"/>
        <w:rPr>
          <w:ins w:id="2501" w:author="Huawei1" w:date="2023-10-12T06:24:00Z"/>
          <w:lang w:eastAsia="zh-CN"/>
        </w:rPr>
      </w:pPr>
      <w:ins w:id="2502" w:author="Huawei1" w:date="2023-10-12T06:24:00Z">
        <w:r>
          <w:t xml:space="preserve">              description: </w:t>
        </w:r>
        <w:r>
          <w:rPr>
            <w:lang w:eastAsia="zh-CN"/>
          </w:rPr>
          <w:t>&gt;</w:t>
        </w:r>
      </w:ins>
    </w:p>
    <w:p w14:paraId="4F7AC7BF" w14:textId="77777777" w:rsidR="00A755FF" w:rsidRDefault="00A755FF" w:rsidP="00A755FF">
      <w:pPr>
        <w:pStyle w:val="PL"/>
        <w:rPr>
          <w:ins w:id="2503" w:author="Huawei1" w:date="2023-10-12T06:24:00Z"/>
          <w:lang w:eastAsia="zh-CN"/>
        </w:rPr>
      </w:pPr>
      <w:ins w:id="2504" w:author="Huawei1" w:date="2023-10-12T06:24:00Z">
        <w:r>
          <w:t xml:space="preserve">                Contains the URI of the newly created resource, according to the structure:</w:t>
        </w:r>
      </w:ins>
    </w:p>
    <w:p w14:paraId="344DC20E" w14:textId="77777777" w:rsidR="00A755FF" w:rsidRDefault="00A755FF" w:rsidP="00A755FF">
      <w:pPr>
        <w:pStyle w:val="PL"/>
        <w:rPr>
          <w:ins w:id="2505" w:author="Huawei1" w:date="2023-10-12T06:24:00Z"/>
          <w:lang w:eastAsia="en-GB"/>
        </w:rPr>
      </w:pPr>
      <w:ins w:id="2506" w:author="Huawei1" w:date="2023-10-12T06:24:00Z">
        <w:r>
          <w:t xml:space="preserve">                </w:t>
        </w:r>
        <w:r w:rsidRPr="00881FC1">
          <w:t>{apiRoot}/npkmf-disc</w:t>
        </w:r>
        <w:r>
          <w:t>&gt;</w:t>
        </w:r>
        <w:r w:rsidRPr="00881FC1">
          <w:t>/&lt;apiVersion&gt;/{ueId}/monitor-key/{userInfoId}</w:t>
        </w:r>
      </w:ins>
    </w:p>
    <w:p w14:paraId="261A5A7F" w14:textId="77777777" w:rsidR="00A755FF" w:rsidRDefault="00A755FF" w:rsidP="00A755FF">
      <w:pPr>
        <w:pStyle w:val="PL"/>
        <w:rPr>
          <w:ins w:id="2507" w:author="Huawei1" w:date="2023-10-12T06:24:00Z"/>
        </w:rPr>
      </w:pPr>
      <w:ins w:id="2508" w:author="Huawei1" w:date="2023-10-12T06:24:00Z">
        <w:r>
          <w:t xml:space="preserve">              required: true</w:t>
        </w:r>
      </w:ins>
    </w:p>
    <w:p w14:paraId="5C0E7195" w14:textId="77777777" w:rsidR="00A755FF" w:rsidRDefault="00A755FF" w:rsidP="00A755FF">
      <w:pPr>
        <w:pStyle w:val="PL"/>
        <w:rPr>
          <w:ins w:id="2509" w:author="Huawei1" w:date="2023-10-12T06:24:00Z"/>
        </w:rPr>
      </w:pPr>
      <w:ins w:id="2510" w:author="Huawei1" w:date="2023-10-12T06:24:00Z">
        <w:r>
          <w:t xml:space="preserve">              schema:</w:t>
        </w:r>
      </w:ins>
    </w:p>
    <w:p w14:paraId="31284ADB" w14:textId="77777777" w:rsidR="00A755FF" w:rsidRDefault="00A755FF" w:rsidP="00A755FF">
      <w:pPr>
        <w:pStyle w:val="PL"/>
        <w:rPr>
          <w:ins w:id="2511" w:author="Huawei1" w:date="2023-10-12T06:24:00Z"/>
          <w:lang w:eastAsia="zh-CN"/>
        </w:rPr>
      </w:pPr>
      <w:ins w:id="2512" w:author="Huawei1" w:date="2023-10-12T06:24:00Z">
        <w:r>
          <w:t xml:space="preserve">                type: string</w:t>
        </w:r>
      </w:ins>
    </w:p>
    <w:p w14:paraId="71CC7259" w14:textId="77777777" w:rsidR="00A755FF" w:rsidRDefault="00A755FF" w:rsidP="00A755FF">
      <w:pPr>
        <w:pStyle w:val="PL"/>
        <w:rPr>
          <w:ins w:id="2513" w:author="Huawei1" w:date="2023-10-12T06:24:00Z"/>
          <w:lang w:eastAsia="en-GB"/>
        </w:rPr>
      </w:pPr>
      <w:ins w:id="2514" w:author="Huawei1" w:date="2023-10-12T06:24:00Z">
        <w:r>
          <w:t xml:space="preserve">        '204':</w:t>
        </w:r>
      </w:ins>
    </w:p>
    <w:p w14:paraId="4B4BA26A" w14:textId="77777777" w:rsidR="00A755FF" w:rsidRDefault="00A755FF" w:rsidP="00A755FF">
      <w:pPr>
        <w:pStyle w:val="PL"/>
        <w:rPr>
          <w:ins w:id="2515" w:author="Huawei1" w:date="2023-10-12T06:24:00Z"/>
          <w:lang w:eastAsia="zh-CN"/>
        </w:rPr>
      </w:pPr>
      <w:ins w:id="2516" w:author="Huawei1" w:date="2023-10-12T06:24:00Z">
        <w:r>
          <w:t xml:space="preserve">          description: S</w:t>
        </w:r>
        <w:r>
          <w:rPr>
            <w:lang w:val="en-US"/>
          </w:rPr>
          <w:t>uccessful update of the resource</w:t>
        </w:r>
        <w:r>
          <w:rPr>
            <w:lang w:val="en-US" w:eastAsia="zh-CN"/>
          </w:rPr>
          <w:t>.</w:t>
        </w:r>
      </w:ins>
    </w:p>
    <w:p w14:paraId="2FA28D82" w14:textId="77777777" w:rsidR="00A755FF" w:rsidRDefault="00A755FF" w:rsidP="00A755FF">
      <w:pPr>
        <w:pStyle w:val="PL"/>
        <w:rPr>
          <w:ins w:id="2517" w:author="Huawei1" w:date="2023-10-12T06:24:00Z"/>
          <w:lang w:val="en-US" w:eastAsia="en-GB"/>
        </w:rPr>
      </w:pPr>
      <w:ins w:id="2518" w:author="Huawei1" w:date="2023-10-12T06:24:00Z">
        <w:r>
          <w:rPr>
            <w:lang w:val="en-US"/>
          </w:rPr>
          <w:t xml:space="preserve">        '307':</w:t>
        </w:r>
      </w:ins>
    </w:p>
    <w:p w14:paraId="0A1B7545" w14:textId="77777777" w:rsidR="00A755FF" w:rsidRDefault="00A755FF" w:rsidP="00A755FF">
      <w:pPr>
        <w:pStyle w:val="PL"/>
        <w:rPr>
          <w:ins w:id="2519" w:author="Huawei1" w:date="2023-10-12T06:24:00Z"/>
          <w:lang w:val="en-US"/>
        </w:rPr>
      </w:pPr>
      <w:ins w:id="2520" w:author="Huawei1" w:date="2023-10-12T06:24:00Z">
        <w:r>
          <w:rPr>
            <w:lang w:val="en-US"/>
          </w:rPr>
          <w:t xml:space="preserve">          $ref: </w:t>
        </w:r>
        <w:r>
          <w:t>'TS29571_CommonData.yaml#/components/responses/307'</w:t>
        </w:r>
      </w:ins>
    </w:p>
    <w:p w14:paraId="5A6E7EA7" w14:textId="77777777" w:rsidR="00A755FF" w:rsidRDefault="00A755FF" w:rsidP="00A755FF">
      <w:pPr>
        <w:pStyle w:val="PL"/>
        <w:rPr>
          <w:ins w:id="2521" w:author="Huawei1" w:date="2023-10-12T06:24:00Z"/>
          <w:lang w:val="en-US"/>
        </w:rPr>
      </w:pPr>
      <w:ins w:id="2522" w:author="Huawei1" w:date="2023-10-12T06:24:00Z">
        <w:r>
          <w:rPr>
            <w:lang w:val="en-US"/>
          </w:rPr>
          <w:t xml:space="preserve">        '308':</w:t>
        </w:r>
      </w:ins>
    </w:p>
    <w:p w14:paraId="5BFDBB69" w14:textId="77777777" w:rsidR="00A755FF" w:rsidRDefault="00A755FF" w:rsidP="00A755FF">
      <w:pPr>
        <w:pStyle w:val="PL"/>
        <w:rPr>
          <w:ins w:id="2523" w:author="Huawei1" w:date="2023-10-12T06:24:00Z"/>
          <w:lang w:eastAsia="zh-CN"/>
        </w:rPr>
      </w:pPr>
      <w:ins w:id="2524" w:author="Huawei1" w:date="2023-10-12T06:24:00Z">
        <w:r>
          <w:rPr>
            <w:lang w:val="en-US"/>
          </w:rPr>
          <w:t xml:space="preserve">          $ref: </w:t>
        </w:r>
        <w:r>
          <w:t>'TS29571_CommonData.yaml#/components/responses/308'</w:t>
        </w:r>
      </w:ins>
    </w:p>
    <w:p w14:paraId="300B96D1" w14:textId="77777777" w:rsidR="00A755FF" w:rsidRDefault="00A755FF" w:rsidP="00A755FF">
      <w:pPr>
        <w:pStyle w:val="PL"/>
        <w:rPr>
          <w:ins w:id="2525" w:author="Huawei1" w:date="2023-10-12T06:24:00Z"/>
          <w:lang w:val="en-US" w:eastAsia="en-GB"/>
        </w:rPr>
      </w:pPr>
      <w:ins w:id="2526" w:author="Huawei1" w:date="2023-10-12T06:24:00Z">
        <w:r>
          <w:rPr>
            <w:lang w:val="en-US"/>
          </w:rPr>
          <w:t xml:space="preserve">        '400':</w:t>
        </w:r>
      </w:ins>
    </w:p>
    <w:p w14:paraId="47A5AA70" w14:textId="77777777" w:rsidR="00A755FF" w:rsidRDefault="00A755FF" w:rsidP="00A755FF">
      <w:pPr>
        <w:pStyle w:val="PL"/>
        <w:rPr>
          <w:ins w:id="2527" w:author="Huawei1" w:date="2023-10-12T06:24:00Z"/>
          <w:lang w:val="en-US"/>
        </w:rPr>
      </w:pPr>
      <w:ins w:id="2528" w:author="Huawei1" w:date="2023-10-12T06:24:00Z">
        <w:r>
          <w:rPr>
            <w:lang w:val="en-US"/>
          </w:rPr>
          <w:t xml:space="preserve">          $ref: 'TS29571_CommonData.yaml#/components/responses/400'</w:t>
        </w:r>
      </w:ins>
    </w:p>
    <w:p w14:paraId="398874B6" w14:textId="77777777" w:rsidR="00A755FF" w:rsidRDefault="00A755FF" w:rsidP="00A755FF">
      <w:pPr>
        <w:pStyle w:val="PL"/>
        <w:rPr>
          <w:ins w:id="2529" w:author="Huawei1" w:date="2023-10-12T06:24:00Z"/>
          <w:lang w:val="en-US"/>
        </w:rPr>
      </w:pPr>
      <w:ins w:id="2530" w:author="Huawei1" w:date="2023-10-12T06:24:00Z">
        <w:r>
          <w:rPr>
            <w:lang w:val="en-US"/>
          </w:rPr>
          <w:t xml:space="preserve">        '401':</w:t>
        </w:r>
      </w:ins>
    </w:p>
    <w:p w14:paraId="42F244C8" w14:textId="77777777" w:rsidR="00A755FF" w:rsidRDefault="00A755FF" w:rsidP="00A755FF">
      <w:pPr>
        <w:pStyle w:val="PL"/>
        <w:rPr>
          <w:ins w:id="2531" w:author="Huawei1" w:date="2023-10-12T06:24:00Z"/>
          <w:lang w:val="en-US"/>
        </w:rPr>
      </w:pPr>
      <w:ins w:id="2532" w:author="Huawei1" w:date="2023-10-12T06:24:00Z">
        <w:r>
          <w:rPr>
            <w:lang w:val="en-US"/>
          </w:rPr>
          <w:t xml:space="preserve">          $ref: 'TS29571_CommonData.yaml#/components/responses/401'</w:t>
        </w:r>
      </w:ins>
    </w:p>
    <w:p w14:paraId="63457E40" w14:textId="77777777" w:rsidR="00A755FF" w:rsidRDefault="00A755FF" w:rsidP="00A755FF">
      <w:pPr>
        <w:pStyle w:val="PL"/>
        <w:rPr>
          <w:ins w:id="2533" w:author="Huawei1" w:date="2023-10-12T06:24:00Z"/>
          <w:lang w:val="en-US"/>
        </w:rPr>
      </w:pPr>
      <w:ins w:id="2534" w:author="Huawei1" w:date="2023-10-12T06:24:00Z">
        <w:r>
          <w:rPr>
            <w:lang w:val="en-US"/>
          </w:rPr>
          <w:t xml:space="preserve">        '403':</w:t>
        </w:r>
      </w:ins>
    </w:p>
    <w:p w14:paraId="7C095608" w14:textId="77777777" w:rsidR="00A755FF" w:rsidRDefault="00A755FF" w:rsidP="00A755FF">
      <w:pPr>
        <w:pStyle w:val="PL"/>
        <w:rPr>
          <w:ins w:id="2535" w:author="Huawei1" w:date="2023-10-12T06:24:00Z"/>
          <w:lang w:val="en-US"/>
        </w:rPr>
      </w:pPr>
      <w:ins w:id="2536" w:author="Huawei1" w:date="2023-10-12T06:24:00Z">
        <w:r>
          <w:rPr>
            <w:lang w:val="en-US"/>
          </w:rPr>
          <w:t xml:space="preserve">          $ref: 'TS29571_CommonData.yaml#/components/responses/403'</w:t>
        </w:r>
      </w:ins>
    </w:p>
    <w:p w14:paraId="0D36699F" w14:textId="77777777" w:rsidR="00A755FF" w:rsidRDefault="00A755FF" w:rsidP="00A755FF">
      <w:pPr>
        <w:pStyle w:val="PL"/>
        <w:rPr>
          <w:ins w:id="2537" w:author="Huawei1" w:date="2023-10-12T06:24:00Z"/>
          <w:lang w:val="en-US"/>
        </w:rPr>
      </w:pPr>
      <w:ins w:id="2538" w:author="Huawei1" w:date="2023-10-12T06:24:00Z">
        <w:r>
          <w:rPr>
            <w:lang w:val="en-US"/>
          </w:rPr>
          <w:t xml:space="preserve">        '404':</w:t>
        </w:r>
      </w:ins>
    </w:p>
    <w:p w14:paraId="7B7E9DD9" w14:textId="77777777" w:rsidR="00A755FF" w:rsidRDefault="00A755FF" w:rsidP="00A755FF">
      <w:pPr>
        <w:pStyle w:val="PL"/>
        <w:rPr>
          <w:ins w:id="2539" w:author="Huawei1" w:date="2023-10-12T06:24:00Z"/>
          <w:lang w:val="en-US"/>
        </w:rPr>
      </w:pPr>
      <w:ins w:id="2540" w:author="Huawei1" w:date="2023-10-12T06:24:00Z">
        <w:r>
          <w:rPr>
            <w:lang w:val="en-US"/>
          </w:rPr>
          <w:t xml:space="preserve">          $ref: 'TS29571_CommonData.yaml#/components/responses/404'</w:t>
        </w:r>
      </w:ins>
    </w:p>
    <w:p w14:paraId="437A8AAA" w14:textId="77777777" w:rsidR="00A755FF" w:rsidRDefault="00A755FF" w:rsidP="00A755FF">
      <w:pPr>
        <w:pStyle w:val="PL"/>
        <w:rPr>
          <w:ins w:id="2541" w:author="Huawei1" w:date="2023-10-12T06:24:00Z"/>
          <w:lang w:val="en-US"/>
        </w:rPr>
      </w:pPr>
      <w:ins w:id="2542" w:author="Huawei1" w:date="2023-10-12T06:24:00Z">
        <w:r>
          <w:rPr>
            <w:lang w:val="en-US"/>
          </w:rPr>
          <w:t xml:space="preserve">        '411':</w:t>
        </w:r>
      </w:ins>
    </w:p>
    <w:p w14:paraId="4F2666E9" w14:textId="77777777" w:rsidR="00A755FF" w:rsidRDefault="00A755FF" w:rsidP="00A755FF">
      <w:pPr>
        <w:pStyle w:val="PL"/>
        <w:rPr>
          <w:ins w:id="2543" w:author="Huawei1" w:date="2023-10-12T06:24:00Z"/>
          <w:lang w:val="en-US"/>
        </w:rPr>
      </w:pPr>
      <w:ins w:id="2544" w:author="Huawei1" w:date="2023-10-12T06:24:00Z">
        <w:r>
          <w:rPr>
            <w:lang w:val="en-US"/>
          </w:rPr>
          <w:t xml:space="preserve">          $ref: 'TS29571_CommonData.yaml#/components/responses/411'</w:t>
        </w:r>
      </w:ins>
    </w:p>
    <w:p w14:paraId="0F46D99B" w14:textId="77777777" w:rsidR="00A755FF" w:rsidRDefault="00A755FF" w:rsidP="00A755FF">
      <w:pPr>
        <w:pStyle w:val="PL"/>
        <w:rPr>
          <w:ins w:id="2545" w:author="Huawei1" w:date="2023-10-12T06:24:00Z"/>
          <w:lang w:val="en-US"/>
        </w:rPr>
      </w:pPr>
      <w:ins w:id="2546" w:author="Huawei1" w:date="2023-10-12T06:24:00Z">
        <w:r>
          <w:rPr>
            <w:lang w:val="en-US"/>
          </w:rPr>
          <w:t xml:space="preserve">        '413':</w:t>
        </w:r>
      </w:ins>
    </w:p>
    <w:p w14:paraId="2C16C46F" w14:textId="77777777" w:rsidR="00A755FF" w:rsidRDefault="00A755FF" w:rsidP="00A755FF">
      <w:pPr>
        <w:pStyle w:val="PL"/>
        <w:rPr>
          <w:ins w:id="2547" w:author="Huawei1" w:date="2023-10-12T06:24:00Z"/>
          <w:lang w:val="en-US"/>
        </w:rPr>
      </w:pPr>
      <w:ins w:id="2548" w:author="Huawei1" w:date="2023-10-12T06:24:00Z">
        <w:r>
          <w:rPr>
            <w:lang w:val="en-US"/>
          </w:rPr>
          <w:t xml:space="preserve">          $ref: 'TS29571_CommonData.yaml#/components/responses/413'</w:t>
        </w:r>
      </w:ins>
    </w:p>
    <w:p w14:paraId="007AA7DA" w14:textId="77777777" w:rsidR="00A755FF" w:rsidRDefault="00A755FF" w:rsidP="00A755FF">
      <w:pPr>
        <w:pStyle w:val="PL"/>
        <w:rPr>
          <w:ins w:id="2549" w:author="Huawei1" w:date="2023-10-12T06:24:00Z"/>
          <w:lang w:val="en-US"/>
        </w:rPr>
      </w:pPr>
      <w:ins w:id="2550" w:author="Huawei1" w:date="2023-10-12T06:24:00Z">
        <w:r>
          <w:rPr>
            <w:lang w:val="en-US"/>
          </w:rPr>
          <w:t xml:space="preserve">        '415':</w:t>
        </w:r>
      </w:ins>
    </w:p>
    <w:p w14:paraId="7C85FB48" w14:textId="77777777" w:rsidR="00A755FF" w:rsidRDefault="00A755FF" w:rsidP="00A755FF">
      <w:pPr>
        <w:pStyle w:val="PL"/>
        <w:rPr>
          <w:ins w:id="2551" w:author="Huawei1" w:date="2023-10-12T06:24:00Z"/>
          <w:lang w:val="en-US"/>
        </w:rPr>
      </w:pPr>
      <w:ins w:id="2552" w:author="Huawei1" w:date="2023-10-12T06:24:00Z">
        <w:r>
          <w:rPr>
            <w:lang w:val="en-US"/>
          </w:rPr>
          <w:t xml:space="preserve">          $ref: 'TS29571_CommonData.yaml#/components/responses/415'</w:t>
        </w:r>
      </w:ins>
    </w:p>
    <w:p w14:paraId="3B05F5FD" w14:textId="77777777" w:rsidR="00A755FF" w:rsidRDefault="00A755FF" w:rsidP="00A755FF">
      <w:pPr>
        <w:pStyle w:val="PL"/>
        <w:rPr>
          <w:ins w:id="2553" w:author="Huawei1" w:date="2023-10-12T06:24:00Z"/>
          <w:lang w:val="en-US"/>
        </w:rPr>
      </w:pPr>
      <w:ins w:id="2554" w:author="Huawei1" w:date="2023-10-12T06:24:00Z">
        <w:r>
          <w:rPr>
            <w:lang w:val="en-US"/>
          </w:rPr>
          <w:t xml:space="preserve">        '429':</w:t>
        </w:r>
      </w:ins>
    </w:p>
    <w:p w14:paraId="6EBAC173" w14:textId="77777777" w:rsidR="00A755FF" w:rsidRDefault="00A755FF" w:rsidP="00A755FF">
      <w:pPr>
        <w:pStyle w:val="PL"/>
        <w:rPr>
          <w:ins w:id="2555" w:author="Huawei1" w:date="2023-10-12T06:24:00Z"/>
          <w:lang w:val="en-US"/>
        </w:rPr>
      </w:pPr>
      <w:ins w:id="2556" w:author="Huawei1" w:date="2023-10-12T06:24:00Z">
        <w:r>
          <w:rPr>
            <w:lang w:val="en-US"/>
          </w:rPr>
          <w:t xml:space="preserve">          $ref: 'TS29571_CommonData.yaml#/components/responses/429'</w:t>
        </w:r>
      </w:ins>
    </w:p>
    <w:p w14:paraId="0D9C511E" w14:textId="77777777" w:rsidR="00A755FF" w:rsidRDefault="00A755FF" w:rsidP="00A755FF">
      <w:pPr>
        <w:pStyle w:val="PL"/>
        <w:rPr>
          <w:ins w:id="2557" w:author="Huawei1" w:date="2023-10-12T06:24:00Z"/>
          <w:lang w:val="en-US"/>
        </w:rPr>
      </w:pPr>
      <w:ins w:id="2558" w:author="Huawei1" w:date="2023-10-12T06:24:00Z">
        <w:r>
          <w:rPr>
            <w:lang w:val="en-US"/>
          </w:rPr>
          <w:t xml:space="preserve">        '500':</w:t>
        </w:r>
      </w:ins>
    </w:p>
    <w:p w14:paraId="40E09496" w14:textId="77777777" w:rsidR="00A755FF" w:rsidRDefault="00A755FF" w:rsidP="00A755FF">
      <w:pPr>
        <w:pStyle w:val="PL"/>
        <w:rPr>
          <w:ins w:id="2559" w:author="Huawei1" w:date="2023-10-12T06:24:00Z"/>
        </w:rPr>
      </w:pPr>
      <w:ins w:id="2560" w:author="Huawei1" w:date="2023-10-12T06:24:00Z">
        <w:r>
          <w:rPr>
            <w:lang w:val="en-US"/>
          </w:rPr>
          <w:t xml:space="preserve">          </w:t>
        </w:r>
        <w:r>
          <w:t>$ref: 'TS29571_CommonData.yaml#/components/responses/500'</w:t>
        </w:r>
      </w:ins>
    </w:p>
    <w:p w14:paraId="02B10A2D" w14:textId="77777777" w:rsidR="00A755FF" w:rsidRDefault="00A755FF" w:rsidP="00A755FF">
      <w:pPr>
        <w:pStyle w:val="PL"/>
        <w:rPr>
          <w:ins w:id="2561" w:author="Huawei1" w:date="2023-10-12T06:24:00Z"/>
          <w:lang w:val="en-US"/>
        </w:rPr>
      </w:pPr>
      <w:ins w:id="2562" w:author="Huawei1" w:date="2023-10-12T06:24:00Z">
        <w:r>
          <w:rPr>
            <w:lang w:val="en-US"/>
          </w:rPr>
          <w:t xml:space="preserve">        '502':</w:t>
        </w:r>
      </w:ins>
    </w:p>
    <w:p w14:paraId="5CDFFEFE" w14:textId="77777777" w:rsidR="00A755FF" w:rsidRDefault="00A755FF" w:rsidP="00A755FF">
      <w:pPr>
        <w:pStyle w:val="PL"/>
        <w:rPr>
          <w:ins w:id="2563" w:author="Huawei1" w:date="2023-10-12T06:24:00Z"/>
          <w:lang w:val="en-US"/>
        </w:rPr>
      </w:pPr>
      <w:ins w:id="2564" w:author="Huawei1" w:date="2023-10-12T06:24:00Z">
        <w:r>
          <w:rPr>
            <w:lang w:val="en-US"/>
          </w:rPr>
          <w:t xml:space="preserve">          $ref: 'TS29571_CommonData.yaml#/components/responses/502'</w:t>
        </w:r>
      </w:ins>
    </w:p>
    <w:p w14:paraId="18463B48" w14:textId="77777777" w:rsidR="00A755FF" w:rsidRDefault="00A755FF" w:rsidP="00A755FF">
      <w:pPr>
        <w:pStyle w:val="PL"/>
        <w:rPr>
          <w:ins w:id="2565" w:author="Huawei1" w:date="2023-10-12T06:24:00Z"/>
          <w:lang w:val="en-US"/>
        </w:rPr>
      </w:pPr>
      <w:ins w:id="2566" w:author="Huawei1" w:date="2023-10-12T06:24:00Z">
        <w:r>
          <w:rPr>
            <w:lang w:val="en-US"/>
          </w:rPr>
          <w:t xml:space="preserve">        '503':</w:t>
        </w:r>
      </w:ins>
    </w:p>
    <w:p w14:paraId="595CFDF0" w14:textId="77777777" w:rsidR="00A755FF" w:rsidRDefault="00A755FF" w:rsidP="00A755FF">
      <w:pPr>
        <w:pStyle w:val="PL"/>
        <w:rPr>
          <w:ins w:id="2567" w:author="Huawei1" w:date="2023-10-12T06:24:00Z"/>
          <w:lang w:val="en-US"/>
        </w:rPr>
      </w:pPr>
      <w:ins w:id="2568" w:author="Huawei1" w:date="2023-10-12T06:24:00Z">
        <w:r>
          <w:t xml:space="preserve">          $ref: 'TS29571_CommonData.yaml#/components/responses/503'</w:t>
        </w:r>
      </w:ins>
    </w:p>
    <w:p w14:paraId="5F86D6A6" w14:textId="77777777" w:rsidR="00A755FF" w:rsidRDefault="00A755FF" w:rsidP="00A755FF">
      <w:pPr>
        <w:pStyle w:val="PL"/>
        <w:rPr>
          <w:ins w:id="2569" w:author="Huawei1" w:date="2023-10-12T06:24:00Z"/>
        </w:rPr>
      </w:pPr>
      <w:ins w:id="2570" w:author="Huawei1" w:date="2023-10-12T06:24:00Z">
        <w:r>
          <w:t xml:space="preserve">        default:</w:t>
        </w:r>
      </w:ins>
    </w:p>
    <w:p w14:paraId="52E57ED0" w14:textId="77777777" w:rsidR="00A755FF" w:rsidRDefault="00A755FF" w:rsidP="00A755FF">
      <w:pPr>
        <w:pStyle w:val="PL"/>
        <w:rPr>
          <w:ins w:id="2571" w:author="Huawei1" w:date="2023-10-12T06:24:00Z"/>
        </w:rPr>
      </w:pPr>
      <w:ins w:id="2572" w:author="Huawei1" w:date="2023-10-12T06:24:00Z">
        <w:r>
          <w:t xml:space="preserve">          description: Unexpected error</w:t>
        </w:r>
      </w:ins>
    </w:p>
    <w:p w14:paraId="493EC99A" w14:textId="77777777" w:rsidR="00A755FF" w:rsidRDefault="00A755FF" w:rsidP="00A755FF">
      <w:pPr>
        <w:pStyle w:val="PL"/>
        <w:rPr>
          <w:ins w:id="2573" w:author="Huawei1" w:date="2023-10-12T06:24:00Z"/>
        </w:rPr>
      </w:pPr>
    </w:p>
    <w:p w14:paraId="08C90333" w14:textId="77777777" w:rsidR="00A755FF" w:rsidRDefault="00A755FF" w:rsidP="00A755FF">
      <w:pPr>
        <w:pStyle w:val="PL"/>
        <w:rPr>
          <w:ins w:id="2574" w:author="Huawei1" w:date="2023-10-12T06:24:00Z"/>
          <w:lang w:eastAsia="en-GB"/>
        </w:rPr>
      </w:pPr>
      <w:ins w:id="2575" w:author="Huawei1" w:date="2023-10-12T06:24:00Z">
        <w:r>
          <w:t xml:space="preserve">  /{ueId}/discovery-key/</w:t>
        </w:r>
        <w:r w:rsidRPr="00881FC1">
          <w:t>{userInfoId}</w:t>
        </w:r>
        <w:r>
          <w:t>:</w:t>
        </w:r>
      </w:ins>
    </w:p>
    <w:p w14:paraId="228C5E5F" w14:textId="77777777" w:rsidR="00A755FF" w:rsidRDefault="00A755FF" w:rsidP="00A755FF">
      <w:pPr>
        <w:pStyle w:val="PL"/>
        <w:rPr>
          <w:ins w:id="2576" w:author="Huawei1" w:date="2023-10-12T06:24:00Z"/>
        </w:rPr>
      </w:pPr>
      <w:ins w:id="2577" w:author="Huawei1" w:date="2023-10-12T06:24:00Z">
        <w:r>
          <w:t xml:space="preserve">    put:</w:t>
        </w:r>
      </w:ins>
    </w:p>
    <w:p w14:paraId="7E0D27BE" w14:textId="77777777" w:rsidR="00A755FF" w:rsidRDefault="00A755FF" w:rsidP="00A755FF">
      <w:pPr>
        <w:pStyle w:val="PL"/>
        <w:rPr>
          <w:ins w:id="2578" w:author="Huawei1" w:date="2023-10-12T06:24:00Z"/>
        </w:rPr>
      </w:pPr>
      <w:ins w:id="2579" w:author="Huawei1" w:date="2023-10-12T06:24:00Z">
        <w:r>
          <w:t xml:space="preserve">      summary: O</w:t>
        </w:r>
        <w:r>
          <w:rPr>
            <w:lang w:val="en-AU"/>
          </w:rPr>
          <w:t xml:space="preserve">btain </w:t>
        </w:r>
        <w:r>
          <w:t>the discovery key from the 5G PKMF for a discoverer UE</w:t>
        </w:r>
      </w:ins>
    </w:p>
    <w:p w14:paraId="59BA9DEE" w14:textId="77777777" w:rsidR="00A755FF" w:rsidRDefault="00A755FF" w:rsidP="00A755FF">
      <w:pPr>
        <w:pStyle w:val="PL"/>
        <w:rPr>
          <w:ins w:id="2580" w:author="Huawei1" w:date="2023-10-12T06:24:00Z"/>
        </w:rPr>
      </w:pPr>
      <w:ins w:id="2581" w:author="Huawei1" w:date="2023-10-12T06:24:00Z">
        <w:r>
          <w:t xml:space="preserve">      operationId: ObtainDiscKey</w:t>
        </w:r>
      </w:ins>
    </w:p>
    <w:p w14:paraId="6749A1AE" w14:textId="77777777" w:rsidR="00A755FF" w:rsidRDefault="00A755FF" w:rsidP="00A755FF">
      <w:pPr>
        <w:pStyle w:val="PL"/>
        <w:rPr>
          <w:ins w:id="2582" w:author="Huawei1" w:date="2023-10-12T06:24:00Z"/>
        </w:rPr>
      </w:pPr>
      <w:ins w:id="2583" w:author="Huawei1" w:date="2023-10-12T06:24:00Z">
        <w:r>
          <w:t xml:space="preserve">      tags:</w:t>
        </w:r>
      </w:ins>
    </w:p>
    <w:p w14:paraId="0ECC7179" w14:textId="77777777" w:rsidR="00A755FF" w:rsidRDefault="00A755FF" w:rsidP="00A755FF">
      <w:pPr>
        <w:pStyle w:val="PL"/>
        <w:rPr>
          <w:ins w:id="2584" w:author="Huawei1" w:date="2023-10-12T06:24:00Z"/>
        </w:rPr>
      </w:pPr>
      <w:ins w:id="2585" w:author="Huawei1" w:date="2023-10-12T06:24:00Z">
        <w:r>
          <w:t xml:space="preserve">        - O</w:t>
        </w:r>
        <w:r>
          <w:rPr>
            <w:lang w:val="en-AU"/>
          </w:rPr>
          <w:t xml:space="preserve">btain </w:t>
        </w:r>
        <w:r>
          <w:t>the discovery key for a discoverer UE</w:t>
        </w:r>
      </w:ins>
    </w:p>
    <w:p w14:paraId="5429D997" w14:textId="77777777" w:rsidR="00A755FF" w:rsidRDefault="00A755FF" w:rsidP="00A755FF">
      <w:pPr>
        <w:pStyle w:val="PL"/>
        <w:rPr>
          <w:ins w:id="2586" w:author="Huawei1" w:date="2023-10-12T06:24:00Z"/>
        </w:rPr>
      </w:pPr>
      <w:ins w:id="2587" w:author="Huawei1" w:date="2023-10-12T06:24:00Z">
        <w:r>
          <w:t xml:space="preserve">      security:</w:t>
        </w:r>
      </w:ins>
    </w:p>
    <w:p w14:paraId="648D5D41" w14:textId="77777777" w:rsidR="00A755FF" w:rsidRDefault="00A755FF" w:rsidP="00A755FF">
      <w:pPr>
        <w:pStyle w:val="PL"/>
        <w:rPr>
          <w:ins w:id="2588" w:author="Huawei1" w:date="2023-10-12T06:24:00Z"/>
        </w:rPr>
      </w:pPr>
      <w:ins w:id="2589" w:author="Huawei1" w:date="2023-10-12T06:24:00Z">
        <w:r>
          <w:t xml:space="preserve">        - {}</w:t>
        </w:r>
      </w:ins>
    </w:p>
    <w:p w14:paraId="1E3F79EE" w14:textId="77777777" w:rsidR="00A755FF" w:rsidRDefault="00A755FF" w:rsidP="00A755FF">
      <w:pPr>
        <w:pStyle w:val="PL"/>
        <w:rPr>
          <w:ins w:id="2590" w:author="Huawei1" w:date="2023-10-12T06:24:00Z"/>
        </w:rPr>
      </w:pPr>
      <w:ins w:id="2591" w:author="Huawei1" w:date="2023-10-12T06:24:00Z">
        <w:r>
          <w:t xml:space="preserve">        - oAuth2ClientCredentials:</w:t>
        </w:r>
      </w:ins>
    </w:p>
    <w:p w14:paraId="043567D8" w14:textId="77777777" w:rsidR="00A755FF" w:rsidRDefault="00A755FF" w:rsidP="00A755FF">
      <w:pPr>
        <w:pStyle w:val="PL"/>
        <w:rPr>
          <w:ins w:id="2592" w:author="Huawei1" w:date="2023-10-12T06:24:00Z"/>
        </w:rPr>
      </w:pPr>
      <w:ins w:id="2593" w:author="Huawei1" w:date="2023-10-12T06:24:00Z">
        <w:r>
          <w:lastRenderedPageBreak/>
          <w:t xml:space="preserve">          - npkmf-disc</w:t>
        </w:r>
      </w:ins>
    </w:p>
    <w:p w14:paraId="0FDD8EC8" w14:textId="77777777" w:rsidR="00A755FF" w:rsidRDefault="00A755FF" w:rsidP="00A755FF">
      <w:pPr>
        <w:pStyle w:val="PL"/>
        <w:rPr>
          <w:ins w:id="2594" w:author="Huawei1" w:date="2023-10-12T06:24:00Z"/>
        </w:rPr>
      </w:pPr>
      <w:ins w:id="2595" w:author="Huawei1" w:date="2023-10-12T06:24:00Z">
        <w:r>
          <w:t xml:space="preserve">        - oAuth2ClientCredentials:</w:t>
        </w:r>
      </w:ins>
    </w:p>
    <w:p w14:paraId="41BB42CE" w14:textId="77777777" w:rsidR="00A755FF" w:rsidRDefault="00A755FF" w:rsidP="00A755FF">
      <w:pPr>
        <w:pStyle w:val="PL"/>
        <w:rPr>
          <w:ins w:id="2596" w:author="Huawei1" w:date="2023-10-12T06:24:00Z"/>
        </w:rPr>
      </w:pPr>
      <w:ins w:id="2597" w:author="Huawei1" w:date="2023-10-12T06:24:00Z">
        <w:r>
          <w:t xml:space="preserve">          - npkmf-disc</w:t>
        </w:r>
      </w:ins>
    </w:p>
    <w:p w14:paraId="47FEC2DC" w14:textId="77777777" w:rsidR="00A755FF" w:rsidRDefault="00A755FF" w:rsidP="00A755FF">
      <w:pPr>
        <w:pStyle w:val="PL"/>
        <w:rPr>
          <w:ins w:id="2598" w:author="Huawei1" w:date="2023-10-12T06:24:00Z"/>
        </w:rPr>
      </w:pPr>
      <w:ins w:id="2599" w:author="Huawei1" w:date="2023-10-12T06:24:00Z">
        <w:r>
          <w:t xml:space="preserve">          - npkmf-disc:discovery-authorize:modify</w:t>
        </w:r>
      </w:ins>
    </w:p>
    <w:p w14:paraId="13864C97" w14:textId="77777777" w:rsidR="00A755FF" w:rsidRDefault="00A755FF" w:rsidP="00A755FF">
      <w:pPr>
        <w:pStyle w:val="PL"/>
        <w:rPr>
          <w:ins w:id="2600" w:author="Huawei1" w:date="2023-10-12T06:24:00Z"/>
        </w:rPr>
      </w:pPr>
      <w:ins w:id="2601" w:author="Huawei1" w:date="2023-10-12T06:24:00Z">
        <w:r>
          <w:t xml:space="preserve">      parameters:</w:t>
        </w:r>
      </w:ins>
    </w:p>
    <w:p w14:paraId="2234E817" w14:textId="77777777" w:rsidR="00A755FF" w:rsidRDefault="00A755FF" w:rsidP="00A755FF">
      <w:pPr>
        <w:pStyle w:val="PL"/>
        <w:rPr>
          <w:ins w:id="2602" w:author="Huawei1" w:date="2023-10-12T06:24:00Z"/>
        </w:rPr>
      </w:pPr>
      <w:ins w:id="2603" w:author="Huawei1" w:date="2023-10-12T06:24:00Z">
        <w:r>
          <w:t xml:space="preserve">        - name: ueId</w:t>
        </w:r>
      </w:ins>
    </w:p>
    <w:p w14:paraId="62B88CC6" w14:textId="77777777" w:rsidR="00A755FF" w:rsidRDefault="00A755FF" w:rsidP="00A755FF">
      <w:pPr>
        <w:pStyle w:val="PL"/>
        <w:rPr>
          <w:ins w:id="2604" w:author="Huawei1" w:date="2023-10-12T06:24:00Z"/>
        </w:rPr>
      </w:pPr>
      <w:ins w:id="2605" w:author="Huawei1" w:date="2023-10-12T06:24:00Z">
        <w:r>
          <w:t xml:space="preserve">          in: path</w:t>
        </w:r>
      </w:ins>
    </w:p>
    <w:p w14:paraId="5CFD80A3" w14:textId="77777777" w:rsidR="00A755FF" w:rsidRDefault="00A755FF" w:rsidP="00A755FF">
      <w:pPr>
        <w:pStyle w:val="PL"/>
        <w:rPr>
          <w:ins w:id="2606" w:author="Huawei1" w:date="2023-10-12T06:24:00Z"/>
        </w:rPr>
      </w:pPr>
      <w:ins w:id="2607" w:author="Huawei1" w:date="2023-10-12T06:24:00Z">
        <w:r>
          <w:t xml:space="preserve">          description: Identifier of the UE</w:t>
        </w:r>
      </w:ins>
    </w:p>
    <w:p w14:paraId="043CDEF6" w14:textId="77777777" w:rsidR="00A755FF" w:rsidRDefault="00A755FF" w:rsidP="00A755FF">
      <w:pPr>
        <w:pStyle w:val="PL"/>
        <w:rPr>
          <w:ins w:id="2608" w:author="Huawei1" w:date="2023-10-12T06:24:00Z"/>
        </w:rPr>
      </w:pPr>
      <w:ins w:id="2609" w:author="Huawei1" w:date="2023-10-12T06:24:00Z">
        <w:r>
          <w:t xml:space="preserve">          required: true</w:t>
        </w:r>
      </w:ins>
    </w:p>
    <w:p w14:paraId="2E422C81" w14:textId="77777777" w:rsidR="00A755FF" w:rsidRDefault="00A755FF" w:rsidP="00A755FF">
      <w:pPr>
        <w:pStyle w:val="PL"/>
        <w:rPr>
          <w:ins w:id="2610" w:author="Huawei1" w:date="2023-10-12T06:24:00Z"/>
        </w:rPr>
      </w:pPr>
      <w:ins w:id="2611" w:author="Huawei1" w:date="2023-10-12T06:24:00Z">
        <w:r>
          <w:t xml:space="preserve">          schema:</w:t>
        </w:r>
      </w:ins>
    </w:p>
    <w:p w14:paraId="3BB21FFD" w14:textId="77777777" w:rsidR="00A755FF" w:rsidRDefault="00A755FF" w:rsidP="00A755FF">
      <w:pPr>
        <w:pStyle w:val="PL"/>
        <w:rPr>
          <w:ins w:id="2612" w:author="Huawei1" w:date="2023-10-12T06:24:00Z"/>
        </w:rPr>
      </w:pPr>
      <w:ins w:id="2613" w:author="Huawei1" w:date="2023-10-12T06:24:00Z">
        <w:r>
          <w:t xml:space="preserve">            $ref: 'TS29571_CommonData.yaml#/components/schemas/VarUeId'</w:t>
        </w:r>
      </w:ins>
    </w:p>
    <w:p w14:paraId="3B81FF8F" w14:textId="77777777" w:rsidR="00A755FF" w:rsidRDefault="00A755FF" w:rsidP="00A755FF">
      <w:pPr>
        <w:pStyle w:val="PL"/>
        <w:rPr>
          <w:ins w:id="2614" w:author="Huawei1" w:date="2023-10-12T06:24:00Z"/>
        </w:rPr>
      </w:pPr>
      <w:ins w:id="2615" w:author="Huawei1" w:date="2023-10-12T06:24:00Z">
        <w:r>
          <w:t xml:space="preserve">        - name: </w:t>
        </w:r>
        <w:r w:rsidRPr="00152E6E">
          <w:t>userInfoId</w:t>
        </w:r>
      </w:ins>
    </w:p>
    <w:p w14:paraId="0535D1D7" w14:textId="77777777" w:rsidR="00A755FF" w:rsidRDefault="00A755FF" w:rsidP="00A755FF">
      <w:pPr>
        <w:pStyle w:val="PL"/>
        <w:rPr>
          <w:ins w:id="2616" w:author="Huawei1" w:date="2023-10-12T06:24:00Z"/>
        </w:rPr>
      </w:pPr>
      <w:ins w:id="2617" w:author="Huawei1" w:date="2023-10-12T06:24:00Z">
        <w:r>
          <w:t xml:space="preserve">          in: path</w:t>
        </w:r>
      </w:ins>
    </w:p>
    <w:p w14:paraId="7CBFE41E" w14:textId="77777777" w:rsidR="00A755FF" w:rsidRDefault="00A755FF" w:rsidP="00A755FF">
      <w:pPr>
        <w:pStyle w:val="PL"/>
        <w:rPr>
          <w:ins w:id="2618" w:author="Huawei1" w:date="2023-10-12T06:24:00Z"/>
        </w:rPr>
      </w:pPr>
      <w:ins w:id="2619" w:author="Huawei1" w:date="2023-10-12T06:24:00Z">
        <w:r>
          <w:t xml:space="preserve">          description: </w:t>
        </w:r>
        <w:r>
          <w:rPr>
            <w:lang w:eastAsia="zh-CN"/>
          </w:rPr>
          <w:t>User Info Id</w:t>
        </w:r>
      </w:ins>
    </w:p>
    <w:p w14:paraId="689F49E2" w14:textId="77777777" w:rsidR="00A755FF" w:rsidRDefault="00A755FF" w:rsidP="00A755FF">
      <w:pPr>
        <w:pStyle w:val="PL"/>
        <w:rPr>
          <w:ins w:id="2620" w:author="Huawei1" w:date="2023-10-12T06:24:00Z"/>
        </w:rPr>
      </w:pPr>
      <w:ins w:id="2621" w:author="Huawei1" w:date="2023-10-12T06:24:00Z">
        <w:r>
          <w:t xml:space="preserve">          required: true</w:t>
        </w:r>
      </w:ins>
    </w:p>
    <w:p w14:paraId="41E24E06" w14:textId="77777777" w:rsidR="00A755FF" w:rsidRDefault="00A755FF" w:rsidP="00A755FF">
      <w:pPr>
        <w:pStyle w:val="PL"/>
        <w:rPr>
          <w:ins w:id="2622" w:author="Huawei1" w:date="2023-10-12T06:24:00Z"/>
        </w:rPr>
      </w:pPr>
      <w:ins w:id="2623" w:author="Huawei1" w:date="2023-10-12T06:24:00Z">
        <w:r>
          <w:t xml:space="preserve">          schema:</w:t>
        </w:r>
      </w:ins>
    </w:p>
    <w:p w14:paraId="21D81DBD" w14:textId="77777777" w:rsidR="00A755FF" w:rsidRDefault="00A755FF" w:rsidP="00A755FF">
      <w:pPr>
        <w:pStyle w:val="PL"/>
        <w:rPr>
          <w:ins w:id="2624" w:author="Huawei1" w:date="2023-10-12T06:24:00Z"/>
        </w:rPr>
      </w:pPr>
      <w:ins w:id="2625" w:author="Huawei1" w:date="2023-10-12T06:24:00Z">
        <w:r>
          <w:t xml:space="preserve">            $ref: '#/components/schemas/U</w:t>
        </w:r>
        <w:r w:rsidRPr="00152E6E">
          <w:t>serInfoId</w:t>
        </w:r>
        <w:r>
          <w:t>'</w:t>
        </w:r>
      </w:ins>
    </w:p>
    <w:p w14:paraId="7AF9A22A" w14:textId="77777777" w:rsidR="00A755FF" w:rsidRDefault="00A755FF" w:rsidP="00A755FF">
      <w:pPr>
        <w:pStyle w:val="PL"/>
        <w:rPr>
          <w:ins w:id="2626" w:author="Huawei1" w:date="2023-10-12T06:24:00Z"/>
        </w:rPr>
      </w:pPr>
      <w:ins w:id="2627" w:author="Huawei1" w:date="2023-10-12T06:24:00Z">
        <w:r>
          <w:t xml:space="preserve">      requestBody:</w:t>
        </w:r>
      </w:ins>
    </w:p>
    <w:p w14:paraId="55CF2289" w14:textId="77777777" w:rsidR="00A755FF" w:rsidRDefault="00A755FF" w:rsidP="00A755FF">
      <w:pPr>
        <w:pStyle w:val="PL"/>
        <w:rPr>
          <w:ins w:id="2628" w:author="Huawei1" w:date="2023-10-12T06:24:00Z"/>
        </w:rPr>
      </w:pPr>
      <w:ins w:id="2629" w:author="Huawei1" w:date="2023-10-12T06:24:00Z">
        <w:r>
          <w:t xml:space="preserve">        content:</w:t>
        </w:r>
      </w:ins>
    </w:p>
    <w:p w14:paraId="066CD696" w14:textId="77777777" w:rsidR="00A755FF" w:rsidRDefault="00A755FF" w:rsidP="00A755FF">
      <w:pPr>
        <w:pStyle w:val="PL"/>
        <w:rPr>
          <w:ins w:id="2630" w:author="Huawei1" w:date="2023-10-12T06:24:00Z"/>
        </w:rPr>
      </w:pPr>
      <w:ins w:id="2631" w:author="Huawei1" w:date="2023-10-12T06:24:00Z">
        <w:r>
          <w:t xml:space="preserve">          application/json:</w:t>
        </w:r>
      </w:ins>
    </w:p>
    <w:p w14:paraId="1870F2CA" w14:textId="77777777" w:rsidR="00A755FF" w:rsidRDefault="00A755FF" w:rsidP="00A755FF">
      <w:pPr>
        <w:pStyle w:val="PL"/>
        <w:rPr>
          <w:ins w:id="2632" w:author="Huawei1" w:date="2023-10-12T06:24:00Z"/>
        </w:rPr>
      </w:pPr>
      <w:ins w:id="2633" w:author="Huawei1" w:date="2023-10-12T06:24:00Z">
        <w:r>
          <w:t xml:space="preserve">            schema:</w:t>
        </w:r>
      </w:ins>
    </w:p>
    <w:p w14:paraId="401EEEFF" w14:textId="77777777" w:rsidR="00A755FF" w:rsidRDefault="00A755FF" w:rsidP="00A755FF">
      <w:pPr>
        <w:pStyle w:val="PL"/>
        <w:rPr>
          <w:ins w:id="2634" w:author="Huawei1" w:date="2023-10-12T06:24:00Z"/>
        </w:rPr>
      </w:pPr>
      <w:ins w:id="2635" w:author="Huawei1" w:date="2023-10-12T06:24:00Z">
        <w:r>
          <w:t xml:space="preserve">              $ref: '#/components/schemas/DiscoveryKeyReqData'</w:t>
        </w:r>
      </w:ins>
    </w:p>
    <w:p w14:paraId="7DC38EA4" w14:textId="77777777" w:rsidR="00A755FF" w:rsidRDefault="00A755FF" w:rsidP="00A755FF">
      <w:pPr>
        <w:pStyle w:val="PL"/>
        <w:rPr>
          <w:ins w:id="2636" w:author="Huawei1" w:date="2023-10-12T06:24:00Z"/>
        </w:rPr>
      </w:pPr>
      <w:ins w:id="2637" w:author="Huawei1" w:date="2023-10-12T06:24:00Z">
        <w:r>
          <w:t xml:space="preserve">        required: true</w:t>
        </w:r>
      </w:ins>
    </w:p>
    <w:p w14:paraId="524419E5" w14:textId="77777777" w:rsidR="00A755FF" w:rsidRDefault="00A755FF" w:rsidP="00A755FF">
      <w:pPr>
        <w:pStyle w:val="PL"/>
        <w:rPr>
          <w:ins w:id="2638" w:author="Huawei1" w:date="2023-10-12T06:24:00Z"/>
        </w:rPr>
      </w:pPr>
      <w:ins w:id="2639" w:author="Huawei1" w:date="2023-10-12T06:24:00Z">
        <w:r>
          <w:t xml:space="preserve">      responses:</w:t>
        </w:r>
      </w:ins>
    </w:p>
    <w:p w14:paraId="19A24AD3" w14:textId="77777777" w:rsidR="00A755FF" w:rsidRDefault="00A755FF" w:rsidP="00A755FF">
      <w:pPr>
        <w:pStyle w:val="PL"/>
        <w:rPr>
          <w:ins w:id="2640" w:author="Huawei1" w:date="2023-10-12T06:24:00Z"/>
        </w:rPr>
      </w:pPr>
      <w:ins w:id="2641" w:author="Huawei1" w:date="2023-10-12T06:24:00Z">
        <w:r>
          <w:t xml:space="preserve">        '201':</w:t>
        </w:r>
      </w:ins>
    </w:p>
    <w:p w14:paraId="021D31F6" w14:textId="77777777" w:rsidR="00A755FF" w:rsidRDefault="00A755FF" w:rsidP="00A755FF">
      <w:pPr>
        <w:pStyle w:val="PL"/>
        <w:rPr>
          <w:ins w:id="2642" w:author="Huawei1" w:date="2023-10-12T06:24:00Z"/>
        </w:rPr>
      </w:pPr>
      <w:ins w:id="2643" w:author="Huawei1" w:date="2023-10-12T06:24:00Z">
        <w:r>
          <w:t xml:space="preserve">          description: Created</w:t>
        </w:r>
      </w:ins>
    </w:p>
    <w:p w14:paraId="35124B69" w14:textId="77777777" w:rsidR="00A755FF" w:rsidRDefault="00A755FF" w:rsidP="00A755FF">
      <w:pPr>
        <w:pStyle w:val="PL"/>
        <w:rPr>
          <w:ins w:id="2644" w:author="Huawei1" w:date="2023-10-12T06:24:00Z"/>
        </w:rPr>
      </w:pPr>
      <w:ins w:id="2645" w:author="Huawei1" w:date="2023-10-12T06:24:00Z">
        <w:r>
          <w:t xml:space="preserve">          content:</w:t>
        </w:r>
      </w:ins>
    </w:p>
    <w:p w14:paraId="19E3D8F6" w14:textId="77777777" w:rsidR="00A755FF" w:rsidRDefault="00A755FF" w:rsidP="00A755FF">
      <w:pPr>
        <w:pStyle w:val="PL"/>
        <w:rPr>
          <w:ins w:id="2646" w:author="Huawei1" w:date="2023-10-12T06:24:00Z"/>
        </w:rPr>
      </w:pPr>
      <w:ins w:id="2647" w:author="Huawei1" w:date="2023-10-12T06:24:00Z">
        <w:r>
          <w:t xml:space="preserve">            application/json:</w:t>
        </w:r>
      </w:ins>
    </w:p>
    <w:p w14:paraId="5507095E" w14:textId="77777777" w:rsidR="00A755FF" w:rsidRDefault="00A755FF" w:rsidP="00A755FF">
      <w:pPr>
        <w:pStyle w:val="PL"/>
        <w:rPr>
          <w:ins w:id="2648" w:author="Huawei1" w:date="2023-10-12T06:24:00Z"/>
        </w:rPr>
      </w:pPr>
      <w:ins w:id="2649" w:author="Huawei1" w:date="2023-10-12T06:24:00Z">
        <w:r>
          <w:t xml:space="preserve">              schema:</w:t>
        </w:r>
      </w:ins>
    </w:p>
    <w:p w14:paraId="09FF373D" w14:textId="77777777" w:rsidR="00A755FF" w:rsidRDefault="00A755FF" w:rsidP="00A755FF">
      <w:pPr>
        <w:pStyle w:val="PL"/>
        <w:rPr>
          <w:ins w:id="2650" w:author="Huawei1" w:date="2023-10-12T06:24:00Z"/>
        </w:rPr>
      </w:pPr>
      <w:ins w:id="2651" w:author="Huawei1" w:date="2023-10-12T06:24:00Z">
        <w:r>
          <w:t xml:space="preserve">                $ref: '#/components/schemas/DiscoveryKeyRespData'</w:t>
        </w:r>
      </w:ins>
    </w:p>
    <w:p w14:paraId="1EF6DBB4" w14:textId="77777777" w:rsidR="00A755FF" w:rsidRDefault="00A755FF" w:rsidP="00A755FF">
      <w:pPr>
        <w:pStyle w:val="PL"/>
        <w:rPr>
          <w:ins w:id="2652" w:author="Huawei1" w:date="2023-10-12T06:24:00Z"/>
        </w:rPr>
      </w:pPr>
      <w:ins w:id="2653" w:author="Huawei1" w:date="2023-10-12T06:24:00Z">
        <w:r>
          <w:t xml:space="preserve">          headers:</w:t>
        </w:r>
      </w:ins>
    </w:p>
    <w:p w14:paraId="7F57593C" w14:textId="77777777" w:rsidR="00A755FF" w:rsidRDefault="00A755FF" w:rsidP="00A755FF">
      <w:pPr>
        <w:pStyle w:val="PL"/>
        <w:rPr>
          <w:ins w:id="2654" w:author="Huawei1" w:date="2023-10-12T06:24:00Z"/>
        </w:rPr>
      </w:pPr>
      <w:ins w:id="2655" w:author="Huawei1" w:date="2023-10-12T06:24:00Z">
        <w:r>
          <w:t xml:space="preserve">            Location:</w:t>
        </w:r>
      </w:ins>
    </w:p>
    <w:p w14:paraId="550752A0" w14:textId="77777777" w:rsidR="00A755FF" w:rsidRDefault="00A755FF" w:rsidP="00A755FF">
      <w:pPr>
        <w:pStyle w:val="PL"/>
        <w:rPr>
          <w:ins w:id="2656" w:author="Huawei1" w:date="2023-10-12T06:24:00Z"/>
          <w:lang w:eastAsia="zh-CN"/>
        </w:rPr>
      </w:pPr>
      <w:ins w:id="2657" w:author="Huawei1" w:date="2023-10-12T06:24:00Z">
        <w:r>
          <w:t xml:space="preserve">              description: </w:t>
        </w:r>
        <w:r>
          <w:rPr>
            <w:lang w:eastAsia="zh-CN"/>
          </w:rPr>
          <w:t>&gt;</w:t>
        </w:r>
      </w:ins>
    </w:p>
    <w:p w14:paraId="14F99979" w14:textId="77777777" w:rsidR="00A755FF" w:rsidRDefault="00A755FF" w:rsidP="00A755FF">
      <w:pPr>
        <w:pStyle w:val="PL"/>
        <w:rPr>
          <w:ins w:id="2658" w:author="Huawei1" w:date="2023-10-12T06:24:00Z"/>
          <w:lang w:eastAsia="zh-CN"/>
        </w:rPr>
      </w:pPr>
      <w:ins w:id="2659" w:author="Huawei1" w:date="2023-10-12T06:24:00Z">
        <w:r>
          <w:t xml:space="preserve">                Contains the URI of the newly created resource, according to the structure:</w:t>
        </w:r>
      </w:ins>
    </w:p>
    <w:p w14:paraId="46816629" w14:textId="77777777" w:rsidR="00A755FF" w:rsidRDefault="00A755FF" w:rsidP="00A755FF">
      <w:pPr>
        <w:pStyle w:val="PL"/>
        <w:rPr>
          <w:ins w:id="2660" w:author="Huawei1" w:date="2023-10-12T06:24:00Z"/>
          <w:lang w:eastAsia="en-GB"/>
        </w:rPr>
      </w:pPr>
      <w:ins w:id="2661" w:author="Huawei1" w:date="2023-10-12T06:24:00Z">
        <w:r>
          <w:t xml:space="preserve">                {apiRoot}/</w:t>
        </w:r>
        <w:r w:rsidRPr="00B90A24">
          <w:t>npkmf-disc</w:t>
        </w:r>
        <w:r>
          <w:t>&gt;/&lt;apiVersion&gt;/{ueId}/discovery-key/</w:t>
        </w:r>
        <w:r w:rsidRPr="00B90A24">
          <w:t>{userInfoId}</w:t>
        </w:r>
      </w:ins>
    </w:p>
    <w:p w14:paraId="6D391D5D" w14:textId="77777777" w:rsidR="00A755FF" w:rsidRDefault="00A755FF" w:rsidP="00A755FF">
      <w:pPr>
        <w:pStyle w:val="PL"/>
        <w:rPr>
          <w:ins w:id="2662" w:author="Huawei1" w:date="2023-10-12T06:24:00Z"/>
        </w:rPr>
      </w:pPr>
      <w:ins w:id="2663" w:author="Huawei1" w:date="2023-10-12T06:24:00Z">
        <w:r>
          <w:t xml:space="preserve">              required: true</w:t>
        </w:r>
      </w:ins>
    </w:p>
    <w:p w14:paraId="43287D42" w14:textId="77777777" w:rsidR="00A755FF" w:rsidRDefault="00A755FF" w:rsidP="00A755FF">
      <w:pPr>
        <w:pStyle w:val="PL"/>
        <w:rPr>
          <w:ins w:id="2664" w:author="Huawei1" w:date="2023-10-12T06:24:00Z"/>
        </w:rPr>
      </w:pPr>
      <w:ins w:id="2665" w:author="Huawei1" w:date="2023-10-12T06:24:00Z">
        <w:r>
          <w:t xml:space="preserve">              schema:</w:t>
        </w:r>
      </w:ins>
    </w:p>
    <w:p w14:paraId="035A2C37" w14:textId="77777777" w:rsidR="00A755FF" w:rsidRDefault="00A755FF" w:rsidP="00A755FF">
      <w:pPr>
        <w:pStyle w:val="PL"/>
        <w:rPr>
          <w:ins w:id="2666" w:author="Huawei1" w:date="2023-10-12T06:24:00Z"/>
          <w:lang w:eastAsia="zh-CN"/>
        </w:rPr>
      </w:pPr>
      <w:ins w:id="2667" w:author="Huawei1" w:date="2023-10-12T06:24:00Z">
        <w:r>
          <w:t xml:space="preserve">                type: string</w:t>
        </w:r>
      </w:ins>
    </w:p>
    <w:p w14:paraId="355EE84A" w14:textId="77777777" w:rsidR="00A755FF" w:rsidRDefault="00A755FF" w:rsidP="00A755FF">
      <w:pPr>
        <w:pStyle w:val="PL"/>
        <w:rPr>
          <w:ins w:id="2668" w:author="Huawei1" w:date="2023-10-12T06:24:00Z"/>
          <w:lang w:eastAsia="en-GB"/>
        </w:rPr>
      </w:pPr>
      <w:ins w:id="2669" w:author="Huawei1" w:date="2023-10-12T06:24:00Z">
        <w:r>
          <w:t xml:space="preserve">        '204':</w:t>
        </w:r>
      </w:ins>
    </w:p>
    <w:p w14:paraId="15021C1A" w14:textId="77777777" w:rsidR="00A755FF" w:rsidRDefault="00A755FF" w:rsidP="00A755FF">
      <w:pPr>
        <w:pStyle w:val="PL"/>
        <w:rPr>
          <w:ins w:id="2670" w:author="Huawei1" w:date="2023-10-12T06:24:00Z"/>
          <w:lang w:eastAsia="zh-CN"/>
        </w:rPr>
      </w:pPr>
      <w:ins w:id="2671" w:author="Huawei1" w:date="2023-10-12T06:24:00Z">
        <w:r>
          <w:t xml:space="preserve">          description: S</w:t>
        </w:r>
        <w:r>
          <w:rPr>
            <w:lang w:val="en-US"/>
          </w:rPr>
          <w:t>uccessful update of the resource</w:t>
        </w:r>
        <w:r>
          <w:rPr>
            <w:lang w:val="en-US" w:eastAsia="zh-CN"/>
          </w:rPr>
          <w:t>.</w:t>
        </w:r>
      </w:ins>
    </w:p>
    <w:p w14:paraId="0CFCD449" w14:textId="77777777" w:rsidR="00A755FF" w:rsidRDefault="00A755FF" w:rsidP="00A755FF">
      <w:pPr>
        <w:pStyle w:val="PL"/>
        <w:rPr>
          <w:ins w:id="2672" w:author="Huawei1" w:date="2023-10-12T06:24:00Z"/>
          <w:lang w:val="en-US" w:eastAsia="en-GB"/>
        </w:rPr>
      </w:pPr>
      <w:ins w:id="2673" w:author="Huawei1" w:date="2023-10-12T06:24:00Z">
        <w:r>
          <w:rPr>
            <w:lang w:val="en-US"/>
          </w:rPr>
          <w:t xml:space="preserve">        '307':</w:t>
        </w:r>
      </w:ins>
    </w:p>
    <w:p w14:paraId="5A68A8E5" w14:textId="77777777" w:rsidR="00A755FF" w:rsidRDefault="00A755FF" w:rsidP="00A755FF">
      <w:pPr>
        <w:pStyle w:val="PL"/>
        <w:rPr>
          <w:ins w:id="2674" w:author="Huawei1" w:date="2023-10-12T06:24:00Z"/>
          <w:lang w:val="en-US"/>
        </w:rPr>
      </w:pPr>
      <w:ins w:id="2675" w:author="Huawei1" w:date="2023-10-12T06:24:00Z">
        <w:r>
          <w:rPr>
            <w:lang w:val="en-US"/>
          </w:rPr>
          <w:t xml:space="preserve">          $ref: </w:t>
        </w:r>
        <w:r>
          <w:t>'TS29571_CommonData.yaml#/components/responses/307'</w:t>
        </w:r>
      </w:ins>
    </w:p>
    <w:p w14:paraId="7C2431C1" w14:textId="77777777" w:rsidR="00A755FF" w:rsidRDefault="00A755FF" w:rsidP="00A755FF">
      <w:pPr>
        <w:pStyle w:val="PL"/>
        <w:rPr>
          <w:ins w:id="2676" w:author="Huawei1" w:date="2023-10-12T06:24:00Z"/>
          <w:lang w:val="en-US"/>
        </w:rPr>
      </w:pPr>
      <w:ins w:id="2677" w:author="Huawei1" w:date="2023-10-12T06:24:00Z">
        <w:r>
          <w:rPr>
            <w:lang w:val="en-US"/>
          </w:rPr>
          <w:t xml:space="preserve">        '308':</w:t>
        </w:r>
      </w:ins>
    </w:p>
    <w:p w14:paraId="1395ADC8" w14:textId="77777777" w:rsidR="00A755FF" w:rsidRDefault="00A755FF" w:rsidP="00A755FF">
      <w:pPr>
        <w:pStyle w:val="PL"/>
        <w:rPr>
          <w:ins w:id="2678" w:author="Huawei1" w:date="2023-10-12T06:24:00Z"/>
          <w:lang w:eastAsia="zh-CN"/>
        </w:rPr>
      </w:pPr>
      <w:ins w:id="2679" w:author="Huawei1" w:date="2023-10-12T06:24:00Z">
        <w:r>
          <w:rPr>
            <w:lang w:val="en-US"/>
          </w:rPr>
          <w:t xml:space="preserve">          $ref: </w:t>
        </w:r>
        <w:r>
          <w:t>'TS29571_CommonData.yaml#/components/responses/308'</w:t>
        </w:r>
      </w:ins>
    </w:p>
    <w:p w14:paraId="70387E16" w14:textId="77777777" w:rsidR="00A755FF" w:rsidRDefault="00A755FF" w:rsidP="00A755FF">
      <w:pPr>
        <w:pStyle w:val="PL"/>
        <w:rPr>
          <w:ins w:id="2680" w:author="Huawei1" w:date="2023-10-12T06:24:00Z"/>
          <w:lang w:val="en-US" w:eastAsia="en-GB"/>
        </w:rPr>
      </w:pPr>
      <w:ins w:id="2681" w:author="Huawei1" w:date="2023-10-12T06:24:00Z">
        <w:r>
          <w:rPr>
            <w:lang w:val="en-US"/>
          </w:rPr>
          <w:t xml:space="preserve">        '400':</w:t>
        </w:r>
      </w:ins>
    </w:p>
    <w:p w14:paraId="424A072E" w14:textId="77777777" w:rsidR="00A755FF" w:rsidRDefault="00A755FF" w:rsidP="00A755FF">
      <w:pPr>
        <w:pStyle w:val="PL"/>
        <w:rPr>
          <w:ins w:id="2682" w:author="Huawei1" w:date="2023-10-12T06:24:00Z"/>
          <w:lang w:val="en-US"/>
        </w:rPr>
      </w:pPr>
      <w:ins w:id="2683" w:author="Huawei1" w:date="2023-10-12T06:24:00Z">
        <w:r>
          <w:rPr>
            <w:lang w:val="en-US"/>
          </w:rPr>
          <w:t xml:space="preserve">          $ref: 'TS29571_CommonData.yaml#/components/responses/400'</w:t>
        </w:r>
      </w:ins>
    </w:p>
    <w:p w14:paraId="2D024CD9" w14:textId="77777777" w:rsidR="00A755FF" w:rsidRDefault="00A755FF" w:rsidP="00A755FF">
      <w:pPr>
        <w:pStyle w:val="PL"/>
        <w:rPr>
          <w:ins w:id="2684" w:author="Huawei1" w:date="2023-10-12T06:24:00Z"/>
          <w:lang w:val="en-US"/>
        </w:rPr>
      </w:pPr>
      <w:ins w:id="2685" w:author="Huawei1" w:date="2023-10-12T06:24:00Z">
        <w:r>
          <w:rPr>
            <w:lang w:val="en-US"/>
          </w:rPr>
          <w:t xml:space="preserve">        '401':</w:t>
        </w:r>
      </w:ins>
    </w:p>
    <w:p w14:paraId="4C4AF234" w14:textId="77777777" w:rsidR="00A755FF" w:rsidRDefault="00A755FF" w:rsidP="00A755FF">
      <w:pPr>
        <w:pStyle w:val="PL"/>
        <w:rPr>
          <w:ins w:id="2686" w:author="Huawei1" w:date="2023-10-12T06:24:00Z"/>
          <w:lang w:val="en-US"/>
        </w:rPr>
      </w:pPr>
      <w:ins w:id="2687" w:author="Huawei1" w:date="2023-10-12T06:24:00Z">
        <w:r>
          <w:rPr>
            <w:lang w:val="en-US"/>
          </w:rPr>
          <w:t xml:space="preserve">          $ref: 'TS29571_CommonData.yaml#/components/responses/401'</w:t>
        </w:r>
      </w:ins>
    </w:p>
    <w:p w14:paraId="723A98C4" w14:textId="77777777" w:rsidR="00A755FF" w:rsidRDefault="00A755FF" w:rsidP="00A755FF">
      <w:pPr>
        <w:pStyle w:val="PL"/>
        <w:rPr>
          <w:ins w:id="2688" w:author="Huawei1" w:date="2023-10-12T06:24:00Z"/>
          <w:lang w:val="en-US"/>
        </w:rPr>
      </w:pPr>
      <w:ins w:id="2689" w:author="Huawei1" w:date="2023-10-12T06:24:00Z">
        <w:r>
          <w:rPr>
            <w:lang w:val="en-US"/>
          </w:rPr>
          <w:t xml:space="preserve">        '403':</w:t>
        </w:r>
      </w:ins>
    </w:p>
    <w:p w14:paraId="4D039C46" w14:textId="77777777" w:rsidR="00A755FF" w:rsidRDefault="00A755FF" w:rsidP="00A755FF">
      <w:pPr>
        <w:pStyle w:val="PL"/>
        <w:rPr>
          <w:ins w:id="2690" w:author="Huawei1" w:date="2023-10-12T06:24:00Z"/>
          <w:lang w:val="en-US"/>
        </w:rPr>
      </w:pPr>
      <w:ins w:id="2691" w:author="Huawei1" w:date="2023-10-12T06:24:00Z">
        <w:r>
          <w:rPr>
            <w:lang w:val="en-US"/>
          </w:rPr>
          <w:t xml:space="preserve">          $ref: 'TS29571_CommonData.yaml#/components/responses/403'</w:t>
        </w:r>
      </w:ins>
    </w:p>
    <w:p w14:paraId="1E8F1A0D" w14:textId="77777777" w:rsidR="00A755FF" w:rsidRDefault="00A755FF" w:rsidP="00A755FF">
      <w:pPr>
        <w:pStyle w:val="PL"/>
        <w:rPr>
          <w:ins w:id="2692" w:author="Huawei1" w:date="2023-10-12T06:24:00Z"/>
          <w:lang w:val="en-US"/>
        </w:rPr>
      </w:pPr>
      <w:ins w:id="2693" w:author="Huawei1" w:date="2023-10-12T06:24:00Z">
        <w:r>
          <w:rPr>
            <w:lang w:val="en-US"/>
          </w:rPr>
          <w:t xml:space="preserve">        '404':</w:t>
        </w:r>
      </w:ins>
    </w:p>
    <w:p w14:paraId="72E7186C" w14:textId="77777777" w:rsidR="00A755FF" w:rsidRDefault="00A755FF" w:rsidP="00A755FF">
      <w:pPr>
        <w:pStyle w:val="PL"/>
        <w:rPr>
          <w:ins w:id="2694" w:author="Huawei1" w:date="2023-10-12T06:24:00Z"/>
          <w:lang w:val="en-US"/>
        </w:rPr>
      </w:pPr>
      <w:ins w:id="2695" w:author="Huawei1" w:date="2023-10-12T06:24:00Z">
        <w:r>
          <w:rPr>
            <w:lang w:val="en-US"/>
          </w:rPr>
          <w:t xml:space="preserve">          $ref: 'TS29571_CommonData.yaml#/components/responses/404'</w:t>
        </w:r>
      </w:ins>
    </w:p>
    <w:p w14:paraId="26A0CDD0" w14:textId="77777777" w:rsidR="00A755FF" w:rsidRDefault="00A755FF" w:rsidP="00A755FF">
      <w:pPr>
        <w:pStyle w:val="PL"/>
        <w:rPr>
          <w:ins w:id="2696" w:author="Huawei1" w:date="2023-10-12T06:24:00Z"/>
          <w:lang w:val="en-US"/>
        </w:rPr>
      </w:pPr>
      <w:ins w:id="2697" w:author="Huawei1" w:date="2023-10-12T06:24:00Z">
        <w:r>
          <w:rPr>
            <w:lang w:val="en-US"/>
          </w:rPr>
          <w:t xml:space="preserve">        '411':</w:t>
        </w:r>
      </w:ins>
    </w:p>
    <w:p w14:paraId="020471AB" w14:textId="77777777" w:rsidR="00A755FF" w:rsidRDefault="00A755FF" w:rsidP="00A755FF">
      <w:pPr>
        <w:pStyle w:val="PL"/>
        <w:rPr>
          <w:ins w:id="2698" w:author="Huawei1" w:date="2023-10-12T06:24:00Z"/>
          <w:lang w:val="en-US"/>
        </w:rPr>
      </w:pPr>
      <w:ins w:id="2699" w:author="Huawei1" w:date="2023-10-12T06:24:00Z">
        <w:r>
          <w:rPr>
            <w:lang w:val="en-US"/>
          </w:rPr>
          <w:t xml:space="preserve">          $ref: 'TS29571_CommonData.yaml#/components/responses/411'</w:t>
        </w:r>
      </w:ins>
    </w:p>
    <w:p w14:paraId="7F895D12" w14:textId="77777777" w:rsidR="00A755FF" w:rsidRDefault="00A755FF" w:rsidP="00A755FF">
      <w:pPr>
        <w:pStyle w:val="PL"/>
        <w:rPr>
          <w:ins w:id="2700" w:author="Huawei1" w:date="2023-10-12T06:24:00Z"/>
          <w:lang w:val="en-US"/>
        </w:rPr>
      </w:pPr>
      <w:ins w:id="2701" w:author="Huawei1" w:date="2023-10-12T06:24:00Z">
        <w:r>
          <w:rPr>
            <w:lang w:val="en-US"/>
          </w:rPr>
          <w:t xml:space="preserve">        '413':</w:t>
        </w:r>
      </w:ins>
    </w:p>
    <w:p w14:paraId="53C48555" w14:textId="77777777" w:rsidR="00A755FF" w:rsidRDefault="00A755FF" w:rsidP="00A755FF">
      <w:pPr>
        <w:pStyle w:val="PL"/>
        <w:rPr>
          <w:ins w:id="2702" w:author="Huawei1" w:date="2023-10-12T06:24:00Z"/>
          <w:lang w:val="en-US"/>
        </w:rPr>
      </w:pPr>
      <w:ins w:id="2703" w:author="Huawei1" w:date="2023-10-12T06:24:00Z">
        <w:r>
          <w:rPr>
            <w:lang w:val="en-US"/>
          </w:rPr>
          <w:t xml:space="preserve">          $ref: 'TS29571_CommonData.yaml#/components/responses/413'</w:t>
        </w:r>
      </w:ins>
    </w:p>
    <w:p w14:paraId="353C0025" w14:textId="77777777" w:rsidR="00A755FF" w:rsidRDefault="00A755FF" w:rsidP="00A755FF">
      <w:pPr>
        <w:pStyle w:val="PL"/>
        <w:rPr>
          <w:ins w:id="2704" w:author="Huawei1" w:date="2023-10-12T06:24:00Z"/>
          <w:lang w:val="en-US"/>
        </w:rPr>
      </w:pPr>
      <w:ins w:id="2705" w:author="Huawei1" w:date="2023-10-12T06:24:00Z">
        <w:r>
          <w:rPr>
            <w:lang w:val="en-US"/>
          </w:rPr>
          <w:t xml:space="preserve">        '415':</w:t>
        </w:r>
      </w:ins>
    </w:p>
    <w:p w14:paraId="59DE655B" w14:textId="77777777" w:rsidR="00A755FF" w:rsidRDefault="00A755FF" w:rsidP="00A755FF">
      <w:pPr>
        <w:pStyle w:val="PL"/>
        <w:rPr>
          <w:ins w:id="2706" w:author="Huawei1" w:date="2023-10-12T06:24:00Z"/>
          <w:lang w:val="en-US"/>
        </w:rPr>
      </w:pPr>
      <w:ins w:id="2707" w:author="Huawei1" w:date="2023-10-12T06:24:00Z">
        <w:r>
          <w:rPr>
            <w:lang w:val="en-US"/>
          </w:rPr>
          <w:t xml:space="preserve">          $ref: 'TS29571_CommonData.yaml#/components/responses/415'</w:t>
        </w:r>
      </w:ins>
    </w:p>
    <w:p w14:paraId="43E32CB3" w14:textId="77777777" w:rsidR="00A755FF" w:rsidRDefault="00A755FF" w:rsidP="00A755FF">
      <w:pPr>
        <w:pStyle w:val="PL"/>
        <w:rPr>
          <w:ins w:id="2708" w:author="Huawei1" w:date="2023-10-12T06:24:00Z"/>
          <w:lang w:val="en-US"/>
        </w:rPr>
      </w:pPr>
      <w:ins w:id="2709" w:author="Huawei1" w:date="2023-10-12T06:24:00Z">
        <w:r>
          <w:rPr>
            <w:lang w:val="en-US"/>
          </w:rPr>
          <w:t xml:space="preserve">        '429':</w:t>
        </w:r>
      </w:ins>
    </w:p>
    <w:p w14:paraId="7D36A44B" w14:textId="77777777" w:rsidR="00A755FF" w:rsidRDefault="00A755FF" w:rsidP="00A755FF">
      <w:pPr>
        <w:pStyle w:val="PL"/>
        <w:rPr>
          <w:ins w:id="2710" w:author="Huawei1" w:date="2023-10-12T06:24:00Z"/>
          <w:lang w:val="en-US"/>
        </w:rPr>
      </w:pPr>
      <w:ins w:id="2711" w:author="Huawei1" w:date="2023-10-12T06:24:00Z">
        <w:r>
          <w:rPr>
            <w:lang w:val="en-US"/>
          </w:rPr>
          <w:t xml:space="preserve">          $ref: 'TS29571_CommonData.yaml#/components/responses/429'</w:t>
        </w:r>
      </w:ins>
    </w:p>
    <w:p w14:paraId="3449C636" w14:textId="77777777" w:rsidR="00A755FF" w:rsidRDefault="00A755FF" w:rsidP="00A755FF">
      <w:pPr>
        <w:pStyle w:val="PL"/>
        <w:rPr>
          <w:ins w:id="2712" w:author="Huawei1" w:date="2023-10-12T06:24:00Z"/>
          <w:lang w:val="en-US"/>
        </w:rPr>
      </w:pPr>
      <w:ins w:id="2713" w:author="Huawei1" w:date="2023-10-12T06:24:00Z">
        <w:r>
          <w:rPr>
            <w:lang w:val="en-US"/>
          </w:rPr>
          <w:t xml:space="preserve">        '500':</w:t>
        </w:r>
      </w:ins>
    </w:p>
    <w:p w14:paraId="0D45CDED" w14:textId="77777777" w:rsidR="00A755FF" w:rsidRDefault="00A755FF" w:rsidP="00A755FF">
      <w:pPr>
        <w:pStyle w:val="PL"/>
        <w:rPr>
          <w:ins w:id="2714" w:author="Huawei1" w:date="2023-10-12T06:24:00Z"/>
        </w:rPr>
      </w:pPr>
      <w:ins w:id="2715" w:author="Huawei1" w:date="2023-10-12T06:24:00Z">
        <w:r>
          <w:rPr>
            <w:lang w:val="en-US"/>
          </w:rPr>
          <w:t xml:space="preserve">          </w:t>
        </w:r>
        <w:r>
          <w:t>$ref: 'TS29571_CommonData.yaml#/components/responses/500'</w:t>
        </w:r>
      </w:ins>
    </w:p>
    <w:p w14:paraId="49F9BB70" w14:textId="77777777" w:rsidR="00A755FF" w:rsidRDefault="00A755FF" w:rsidP="00A755FF">
      <w:pPr>
        <w:pStyle w:val="PL"/>
        <w:rPr>
          <w:ins w:id="2716" w:author="Huawei1" w:date="2023-10-12T06:24:00Z"/>
          <w:lang w:val="en-US"/>
        </w:rPr>
      </w:pPr>
      <w:ins w:id="2717" w:author="Huawei1" w:date="2023-10-12T06:24:00Z">
        <w:r>
          <w:rPr>
            <w:lang w:val="en-US"/>
          </w:rPr>
          <w:t xml:space="preserve">        '502':</w:t>
        </w:r>
      </w:ins>
    </w:p>
    <w:p w14:paraId="0C989653" w14:textId="77777777" w:rsidR="00A755FF" w:rsidRDefault="00A755FF" w:rsidP="00A755FF">
      <w:pPr>
        <w:pStyle w:val="PL"/>
        <w:rPr>
          <w:ins w:id="2718" w:author="Huawei1" w:date="2023-10-12T06:24:00Z"/>
          <w:lang w:val="en-US"/>
        </w:rPr>
      </w:pPr>
      <w:ins w:id="2719" w:author="Huawei1" w:date="2023-10-12T06:24:00Z">
        <w:r>
          <w:rPr>
            <w:lang w:val="en-US"/>
          </w:rPr>
          <w:t xml:space="preserve">          $ref: 'TS29571_CommonData.yaml#/components/responses/502'</w:t>
        </w:r>
      </w:ins>
    </w:p>
    <w:p w14:paraId="54CBB170" w14:textId="77777777" w:rsidR="00A755FF" w:rsidRDefault="00A755FF" w:rsidP="00A755FF">
      <w:pPr>
        <w:pStyle w:val="PL"/>
        <w:rPr>
          <w:ins w:id="2720" w:author="Huawei1" w:date="2023-10-12T06:24:00Z"/>
          <w:lang w:val="en-US"/>
        </w:rPr>
      </w:pPr>
      <w:ins w:id="2721" w:author="Huawei1" w:date="2023-10-12T06:24:00Z">
        <w:r>
          <w:rPr>
            <w:lang w:val="en-US"/>
          </w:rPr>
          <w:t xml:space="preserve">        '503':</w:t>
        </w:r>
      </w:ins>
    </w:p>
    <w:p w14:paraId="2562F3E0" w14:textId="77777777" w:rsidR="00A755FF" w:rsidRDefault="00A755FF" w:rsidP="00A755FF">
      <w:pPr>
        <w:pStyle w:val="PL"/>
        <w:rPr>
          <w:ins w:id="2722" w:author="Huawei1" w:date="2023-10-12T06:24:00Z"/>
          <w:lang w:val="en-US"/>
        </w:rPr>
      </w:pPr>
      <w:ins w:id="2723" w:author="Huawei1" w:date="2023-10-12T06:24:00Z">
        <w:r>
          <w:t xml:space="preserve">          $ref: 'TS29571_CommonData.yaml#/components/responses/503'</w:t>
        </w:r>
      </w:ins>
    </w:p>
    <w:p w14:paraId="60329836" w14:textId="77777777" w:rsidR="00A755FF" w:rsidRDefault="00A755FF" w:rsidP="00A755FF">
      <w:pPr>
        <w:pStyle w:val="PL"/>
        <w:rPr>
          <w:ins w:id="2724" w:author="Huawei1" w:date="2023-10-12T06:24:00Z"/>
        </w:rPr>
      </w:pPr>
      <w:ins w:id="2725" w:author="Huawei1" w:date="2023-10-12T06:24:00Z">
        <w:r>
          <w:t xml:space="preserve">        default:</w:t>
        </w:r>
      </w:ins>
    </w:p>
    <w:p w14:paraId="10064688" w14:textId="77777777" w:rsidR="00A755FF" w:rsidRDefault="00A755FF" w:rsidP="00A755FF">
      <w:pPr>
        <w:pStyle w:val="PL"/>
        <w:rPr>
          <w:ins w:id="2726" w:author="Huawei1" w:date="2023-10-12T06:24:00Z"/>
          <w:lang w:eastAsia="zh-CN"/>
        </w:rPr>
      </w:pPr>
      <w:ins w:id="2727" w:author="Huawei1" w:date="2023-10-12T06:24:00Z">
        <w:r>
          <w:t xml:space="preserve">          description: Unexpected error</w:t>
        </w:r>
      </w:ins>
    </w:p>
    <w:p w14:paraId="5BCC8CFF" w14:textId="77777777" w:rsidR="00A755FF" w:rsidRDefault="00A755FF" w:rsidP="00A755FF">
      <w:pPr>
        <w:pStyle w:val="PL"/>
        <w:rPr>
          <w:ins w:id="2728" w:author="Huawei" w:date="2023-09-28T16:45:00Z"/>
        </w:rPr>
      </w:pPr>
    </w:p>
    <w:p w14:paraId="5149F850" w14:textId="77777777" w:rsidR="00A755FF" w:rsidRDefault="00A755FF" w:rsidP="00A755FF">
      <w:pPr>
        <w:pStyle w:val="PL"/>
        <w:rPr>
          <w:ins w:id="2729" w:author="Huawei" w:date="2023-09-28T14:30:00Z"/>
        </w:rPr>
      </w:pPr>
    </w:p>
    <w:p w14:paraId="1DC80190" w14:textId="77777777" w:rsidR="00A755FF" w:rsidRDefault="00A755FF" w:rsidP="00A755FF">
      <w:pPr>
        <w:pStyle w:val="PL"/>
        <w:rPr>
          <w:ins w:id="2730" w:author="Huawei" w:date="2023-09-28T14:30:00Z"/>
          <w:lang w:val="en-US" w:eastAsia="en-GB"/>
        </w:rPr>
      </w:pPr>
      <w:ins w:id="2731" w:author="Huawei" w:date="2023-09-28T14:30:00Z">
        <w:r>
          <w:t>components:</w:t>
        </w:r>
      </w:ins>
    </w:p>
    <w:p w14:paraId="1CF0A564" w14:textId="77777777" w:rsidR="00A755FF" w:rsidRDefault="00A755FF" w:rsidP="00A755FF">
      <w:pPr>
        <w:pStyle w:val="PL"/>
        <w:rPr>
          <w:ins w:id="2732" w:author="Huawei" w:date="2023-09-28T14:30:00Z"/>
          <w:lang w:val="en-US"/>
        </w:rPr>
      </w:pPr>
      <w:ins w:id="2733" w:author="Huawei" w:date="2023-09-28T14:30:00Z">
        <w:r>
          <w:rPr>
            <w:lang w:val="en-US"/>
          </w:rPr>
          <w:t xml:space="preserve">  securitySchemes:</w:t>
        </w:r>
      </w:ins>
    </w:p>
    <w:p w14:paraId="5705AA05" w14:textId="77777777" w:rsidR="00A755FF" w:rsidRDefault="00A755FF" w:rsidP="00A755FF">
      <w:pPr>
        <w:pStyle w:val="PL"/>
        <w:rPr>
          <w:ins w:id="2734" w:author="Huawei" w:date="2023-09-28T14:30:00Z"/>
          <w:lang w:val="en-US"/>
        </w:rPr>
      </w:pPr>
      <w:ins w:id="2735" w:author="Huawei" w:date="2023-09-28T14:30:00Z">
        <w:r>
          <w:rPr>
            <w:lang w:val="en-US"/>
          </w:rPr>
          <w:t xml:space="preserve">    oAuth2ClientCredentials:</w:t>
        </w:r>
      </w:ins>
    </w:p>
    <w:p w14:paraId="0F58609B" w14:textId="77777777" w:rsidR="00A755FF" w:rsidRDefault="00A755FF" w:rsidP="00A755FF">
      <w:pPr>
        <w:pStyle w:val="PL"/>
        <w:rPr>
          <w:ins w:id="2736" w:author="Huawei" w:date="2023-09-28T14:30:00Z"/>
          <w:lang w:val="en-US"/>
        </w:rPr>
      </w:pPr>
      <w:ins w:id="2737" w:author="Huawei" w:date="2023-09-28T14:30:00Z">
        <w:r>
          <w:rPr>
            <w:lang w:val="en-US"/>
          </w:rPr>
          <w:t xml:space="preserve">      type: oauth2</w:t>
        </w:r>
      </w:ins>
    </w:p>
    <w:p w14:paraId="4C7EC52B" w14:textId="77777777" w:rsidR="00A755FF" w:rsidRDefault="00A755FF" w:rsidP="00A755FF">
      <w:pPr>
        <w:pStyle w:val="PL"/>
        <w:rPr>
          <w:ins w:id="2738" w:author="Huawei" w:date="2023-09-28T14:30:00Z"/>
          <w:lang w:val="en-US"/>
        </w:rPr>
      </w:pPr>
      <w:ins w:id="2739" w:author="Huawei" w:date="2023-09-28T14:30:00Z">
        <w:r>
          <w:rPr>
            <w:lang w:val="en-US"/>
          </w:rPr>
          <w:t xml:space="preserve">      flows:</w:t>
        </w:r>
      </w:ins>
    </w:p>
    <w:p w14:paraId="365ED891" w14:textId="77777777" w:rsidR="00A755FF" w:rsidRDefault="00A755FF" w:rsidP="00A755FF">
      <w:pPr>
        <w:pStyle w:val="PL"/>
        <w:rPr>
          <w:ins w:id="2740" w:author="Huawei" w:date="2023-09-28T14:30:00Z"/>
          <w:lang w:val="en-US"/>
        </w:rPr>
      </w:pPr>
      <w:ins w:id="2741" w:author="Huawei" w:date="2023-09-28T14:30:00Z">
        <w:r>
          <w:rPr>
            <w:lang w:val="en-US"/>
          </w:rPr>
          <w:t xml:space="preserve">        clientCredentials:</w:t>
        </w:r>
      </w:ins>
    </w:p>
    <w:p w14:paraId="6FA6F343" w14:textId="77777777" w:rsidR="00A755FF" w:rsidRDefault="00A755FF" w:rsidP="00A755FF">
      <w:pPr>
        <w:pStyle w:val="PL"/>
        <w:rPr>
          <w:ins w:id="2742" w:author="Huawei" w:date="2023-09-28T14:30:00Z"/>
          <w:lang w:val="en-US"/>
        </w:rPr>
      </w:pPr>
      <w:ins w:id="2743" w:author="Huawei" w:date="2023-09-28T14:30:00Z">
        <w:r>
          <w:rPr>
            <w:lang w:val="en-US"/>
          </w:rPr>
          <w:t xml:space="preserve">          tokenUrl: '{nrfApiRoot}/oauth2/token'</w:t>
        </w:r>
      </w:ins>
    </w:p>
    <w:p w14:paraId="72CF4134" w14:textId="77777777" w:rsidR="00A755FF" w:rsidRDefault="00A755FF" w:rsidP="00A755FF">
      <w:pPr>
        <w:pStyle w:val="PL"/>
        <w:rPr>
          <w:ins w:id="2744" w:author="Huawei" w:date="2023-09-28T14:30:00Z"/>
          <w:lang w:val="en-US"/>
        </w:rPr>
      </w:pPr>
      <w:ins w:id="2745" w:author="Huawei" w:date="2023-09-28T14:30:00Z">
        <w:r>
          <w:rPr>
            <w:lang w:val="en-US"/>
          </w:rPr>
          <w:t xml:space="preserve">          scopes:</w:t>
        </w:r>
      </w:ins>
    </w:p>
    <w:p w14:paraId="14056F70" w14:textId="77777777" w:rsidR="00A755FF" w:rsidRDefault="00A755FF" w:rsidP="00A755FF">
      <w:pPr>
        <w:pStyle w:val="PL"/>
        <w:rPr>
          <w:ins w:id="2746" w:author="Huawei" w:date="2023-09-28T14:30:00Z"/>
        </w:rPr>
      </w:pPr>
      <w:ins w:id="2747" w:author="Huawei" w:date="2023-09-28T14:30:00Z">
        <w:r>
          <w:lastRenderedPageBreak/>
          <w:t xml:space="preserve">            n</w:t>
        </w:r>
      </w:ins>
      <w:ins w:id="2748" w:author="Huawei" w:date="2023-09-28T16:49:00Z">
        <w:r>
          <w:t>pk</w:t>
        </w:r>
      </w:ins>
      <w:ins w:id="2749" w:author="Huawei" w:date="2023-09-28T14:30:00Z">
        <w:r>
          <w:t xml:space="preserve">mf-disc: Access to the </w:t>
        </w:r>
        <w:r>
          <w:rPr>
            <w:lang w:val="fr-FR"/>
          </w:rPr>
          <w:t>N</w:t>
        </w:r>
      </w:ins>
      <w:ins w:id="2750" w:author="Huawei" w:date="2023-09-28T17:08:00Z">
        <w:r>
          <w:rPr>
            <w:lang w:val="fr-FR"/>
          </w:rPr>
          <w:t>pk</w:t>
        </w:r>
      </w:ins>
      <w:ins w:id="2751" w:author="Huawei" w:date="2023-09-28T14:30:00Z">
        <w:r>
          <w:rPr>
            <w:lang w:val="fr-FR"/>
          </w:rPr>
          <w:t>mf_Discovery</w:t>
        </w:r>
        <w:r>
          <w:t xml:space="preserve"> API</w:t>
        </w:r>
      </w:ins>
    </w:p>
    <w:p w14:paraId="2F90E5CB" w14:textId="77777777" w:rsidR="00A755FF" w:rsidRDefault="00A755FF" w:rsidP="00A755FF">
      <w:pPr>
        <w:pStyle w:val="PL"/>
        <w:rPr>
          <w:ins w:id="2752" w:author="Huawei1" w:date="2023-10-12T06:28:00Z"/>
        </w:rPr>
      </w:pPr>
      <w:ins w:id="2753" w:author="Huawei" w:date="2023-09-28T14:30:00Z">
        <w:r>
          <w:t xml:space="preserve">            </w:t>
        </w:r>
      </w:ins>
      <w:ins w:id="2754" w:author="Huawei" w:date="2023-09-28T16:49:00Z">
        <w:r>
          <w:t>npkmf-disc</w:t>
        </w:r>
      </w:ins>
      <w:ins w:id="2755" w:author="Huawei" w:date="2023-09-28T14:30:00Z">
        <w:r>
          <w:t xml:space="preserve">:announce-authorize:modify: </w:t>
        </w:r>
      </w:ins>
      <w:ins w:id="2756" w:author="Huawei1" w:date="2023-10-12T06:28:00Z">
        <w:r>
          <w:t>&gt;</w:t>
        </w:r>
      </w:ins>
    </w:p>
    <w:p w14:paraId="64CC68DF" w14:textId="77777777" w:rsidR="00A755FF" w:rsidRDefault="00A755FF" w:rsidP="00A755FF">
      <w:pPr>
        <w:pStyle w:val="PL"/>
        <w:rPr>
          <w:ins w:id="2757" w:author="Huawei" w:date="2023-09-28T14:30:00Z"/>
        </w:rPr>
      </w:pPr>
      <w:ins w:id="2758" w:author="Huawei1" w:date="2023-10-12T06:28:00Z">
        <w:r>
          <w:t xml:space="preserve">              </w:t>
        </w:r>
      </w:ins>
      <w:ins w:id="2759" w:author="Huawei" w:date="2023-09-28T14:30:00Z">
        <w:r>
          <w:t>Access to modify the authorization to announce for a UE in the PLMN</w:t>
        </w:r>
      </w:ins>
    </w:p>
    <w:p w14:paraId="10E021D5" w14:textId="77777777" w:rsidR="00A755FF" w:rsidRDefault="00A755FF" w:rsidP="00A755FF">
      <w:pPr>
        <w:pStyle w:val="PL"/>
        <w:rPr>
          <w:ins w:id="2760" w:author="Huawei1" w:date="2023-10-12T06:29:00Z"/>
        </w:rPr>
      </w:pPr>
      <w:ins w:id="2761" w:author="Huawei" w:date="2023-09-28T14:30:00Z">
        <w:r>
          <w:t xml:space="preserve">            </w:t>
        </w:r>
      </w:ins>
      <w:ins w:id="2762" w:author="Huawei" w:date="2023-09-28T16:49:00Z">
        <w:r>
          <w:t>npkmf-disc</w:t>
        </w:r>
      </w:ins>
      <w:ins w:id="2763" w:author="Huawei" w:date="2023-09-28T14:30:00Z">
        <w:r>
          <w:t>:monitor-</w:t>
        </w:r>
      </w:ins>
      <w:ins w:id="2764" w:author="Huawei" w:date="2023-09-28T16:49:00Z">
        <w:r>
          <w:t>key</w:t>
        </w:r>
      </w:ins>
      <w:ins w:id="2765" w:author="Huawei" w:date="2023-09-28T14:30:00Z">
        <w:r>
          <w:t xml:space="preserve">:modify: </w:t>
        </w:r>
      </w:ins>
      <w:ins w:id="2766" w:author="Huawei1" w:date="2023-10-12T06:29:00Z">
        <w:r>
          <w:t>&gt;</w:t>
        </w:r>
      </w:ins>
    </w:p>
    <w:p w14:paraId="017EB4A9" w14:textId="77777777" w:rsidR="00A755FF" w:rsidRDefault="00A755FF" w:rsidP="00A755FF">
      <w:pPr>
        <w:pStyle w:val="PL"/>
        <w:rPr>
          <w:ins w:id="2767" w:author="Huawei" w:date="2023-09-28T14:30:00Z"/>
        </w:rPr>
      </w:pPr>
      <w:ins w:id="2768" w:author="Huawei1" w:date="2023-10-12T06:29:00Z">
        <w:r>
          <w:t xml:space="preserve">              </w:t>
        </w:r>
      </w:ins>
      <w:ins w:id="2769" w:author="Huawei" w:date="2023-09-28T14:30:00Z">
        <w:r>
          <w:t>Access to modify the authorization for monitoring for an UE in the PLMN</w:t>
        </w:r>
      </w:ins>
    </w:p>
    <w:p w14:paraId="74E5676C" w14:textId="77777777" w:rsidR="00A755FF" w:rsidRDefault="00A755FF" w:rsidP="00A755FF">
      <w:pPr>
        <w:pStyle w:val="PL"/>
        <w:rPr>
          <w:ins w:id="2770" w:author="Huawei1" w:date="2023-10-12T06:29:00Z"/>
        </w:rPr>
      </w:pPr>
      <w:ins w:id="2771" w:author="Huawei" w:date="2023-09-28T14:30:00Z">
        <w:r>
          <w:t xml:space="preserve">            </w:t>
        </w:r>
      </w:ins>
      <w:ins w:id="2772" w:author="Huawei" w:date="2023-09-28T16:49:00Z">
        <w:r>
          <w:t>npkmf-disc</w:t>
        </w:r>
      </w:ins>
      <w:ins w:id="2773" w:author="Huawei" w:date="2023-09-28T14:30:00Z">
        <w:r>
          <w:t>:discovery-</w:t>
        </w:r>
      </w:ins>
      <w:ins w:id="2774" w:author="Huawei" w:date="2023-09-28T16:49:00Z">
        <w:r>
          <w:t>key</w:t>
        </w:r>
      </w:ins>
      <w:ins w:id="2775" w:author="Huawei" w:date="2023-09-28T14:30:00Z">
        <w:r>
          <w:t xml:space="preserve">:modify: </w:t>
        </w:r>
      </w:ins>
      <w:ins w:id="2776" w:author="Huawei1" w:date="2023-10-12T06:29:00Z">
        <w:r>
          <w:t>&gt;</w:t>
        </w:r>
      </w:ins>
    </w:p>
    <w:p w14:paraId="1FBD84A3" w14:textId="77777777" w:rsidR="00A755FF" w:rsidRDefault="00A755FF" w:rsidP="00A755FF">
      <w:pPr>
        <w:pStyle w:val="PL"/>
        <w:rPr>
          <w:ins w:id="2777" w:author="Huawei1" w:date="2023-10-12T06:29:00Z"/>
        </w:rPr>
      </w:pPr>
      <w:ins w:id="2778" w:author="Huawei1" w:date="2023-10-12T06:29:00Z">
        <w:r>
          <w:t xml:space="preserve">              </w:t>
        </w:r>
      </w:ins>
      <w:ins w:id="2779" w:author="Huawei" w:date="2023-09-28T14:30:00Z">
        <w:r>
          <w:t xml:space="preserve">Access to modify the authorization from the 5G DDNMF for a discoverer UE </w:t>
        </w:r>
      </w:ins>
    </w:p>
    <w:p w14:paraId="44961D88" w14:textId="77777777" w:rsidR="00A755FF" w:rsidRDefault="00A755FF" w:rsidP="00A755FF">
      <w:pPr>
        <w:pStyle w:val="PL"/>
        <w:rPr>
          <w:ins w:id="2780" w:author="Huawei" w:date="2023-09-28T14:30:00Z"/>
        </w:rPr>
      </w:pPr>
      <w:ins w:id="2781" w:author="Huawei1" w:date="2023-10-12T06:29:00Z">
        <w:r>
          <w:t xml:space="preserve">              </w:t>
        </w:r>
      </w:ins>
      <w:ins w:id="2782" w:author="Huawei" w:date="2023-09-28T14:30:00Z">
        <w:r>
          <w:t>in the PLMN to operate Model B restricted discovery</w:t>
        </w:r>
      </w:ins>
    </w:p>
    <w:p w14:paraId="4DF7CCB6" w14:textId="77777777" w:rsidR="00A755FF" w:rsidRDefault="00A755FF" w:rsidP="00A755FF">
      <w:pPr>
        <w:pStyle w:val="PL"/>
        <w:rPr>
          <w:ins w:id="2783" w:author="Huawei" w:date="2023-09-28T14:30:00Z"/>
        </w:rPr>
      </w:pPr>
    </w:p>
    <w:p w14:paraId="367547F2" w14:textId="77777777" w:rsidR="00A755FF" w:rsidRDefault="00A755FF" w:rsidP="00A755FF">
      <w:pPr>
        <w:pStyle w:val="PL"/>
        <w:rPr>
          <w:ins w:id="2784" w:author="Huawei" w:date="2023-09-28T14:30:00Z"/>
        </w:rPr>
      </w:pPr>
      <w:ins w:id="2785" w:author="Huawei" w:date="2023-09-28T14:30:00Z">
        <w:r>
          <w:t xml:space="preserve">  schemas:</w:t>
        </w:r>
      </w:ins>
    </w:p>
    <w:p w14:paraId="4C55E2FC" w14:textId="77777777" w:rsidR="00A755FF" w:rsidRDefault="00A755FF" w:rsidP="00A755FF">
      <w:pPr>
        <w:pStyle w:val="PL"/>
        <w:rPr>
          <w:ins w:id="2786" w:author="Huawei" w:date="2023-09-28T16:50:00Z"/>
        </w:rPr>
      </w:pPr>
    </w:p>
    <w:p w14:paraId="15F1AFBF" w14:textId="77777777" w:rsidR="00A755FF" w:rsidRDefault="00A755FF" w:rsidP="00A755FF">
      <w:pPr>
        <w:pStyle w:val="PL"/>
        <w:rPr>
          <w:ins w:id="2787" w:author="Huawei" w:date="2023-09-28T14:30:00Z"/>
        </w:rPr>
      </w:pPr>
      <w:ins w:id="2788" w:author="Huawei" w:date="2023-09-28T14:30:00Z">
        <w:r>
          <w:t xml:space="preserve"># </w:t>
        </w:r>
      </w:ins>
      <w:ins w:id="2789" w:author="Huawei1" w:date="2023-11-16T06:21:00Z">
        <w:r>
          <w:t xml:space="preserve">STRUCTURED </w:t>
        </w:r>
      </w:ins>
      <w:ins w:id="2790" w:author="Huawei" w:date="2023-09-28T14:30:00Z">
        <w:r>
          <w:t>TYPES:</w:t>
        </w:r>
      </w:ins>
    </w:p>
    <w:p w14:paraId="73EFEFD3" w14:textId="77777777" w:rsidR="00A755FF" w:rsidRDefault="00A755FF" w:rsidP="00A755FF">
      <w:pPr>
        <w:pStyle w:val="PL"/>
        <w:rPr>
          <w:ins w:id="2791" w:author="Huawei1" w:date="2023-10-12T06:24:00Z"/>
        </w:rPr>
      </w:pPr>
    </w:p>
    <w:p w14:paraId="56D06FC1" w14:textId="77777777" w:rsidR="00A755FF" w:rsidRDefault="00A755FF" w:rsidP="00A755FF">
      <w:pPr>
        <w:pStyle w:val="PL"/>
        <w:rPr>
          <w:ins w:id="2792" w:author="Huawei1" w:date="2023-10-12T06:24:00Z"/>
          <w:lang w:eastAsia="en-GB"/>
        </w:rPr>
      </w:pPr>
      <w:ins w:id="2793" w:author="Huawei1" w:date="2023-10-12T06:24:00Z">
        <w:r>
          <w:t xml:space="preserve">    AnnounceAuthData:</w:t>
        </w:r>
      </w:ins>
    </w:p>
    <w:p w14:paraId="155C33EE" w14:textId="77777777" w:rsidR="00A755FF" w:rsidRDefault="00A755FF" w:rsidP="00A755FF">
      <w:pPr>
        <w:pStyle w:val="PL"/>
        <w:rPr>
          <w:ins w:id="2794" w:author="Huawei1" w:date="2023-10-12T06:24:00Z"/>
        </w:rPr>
      </w:pPr>
      <w:ins w:id="2795" w:author="Huawei1" w:date="2023-10-12T06:24:00Z">
        <w:r>
          <w:t xml:space="preserve">      type: object</w:t>
        </w:r>
      </w:ins>
    </w:p>
    <w:p w14:paraId="0D40EBC2" w14:textId="77777777" w:rsidR="00A755FF" w:rsidRDefault="00A755FF" w:rsidP="00A755FF">
      <w:pPr>
        <w:pStyle w:val="PL"/>
        <w:rPr>
          <w:ins w:id="2796" w:author="Huawei1" w:date="2023-10-12T06:24:00Z"/>
        </w:rPr>
      </w:pPr>
      <w:ins w:id="2797" w:author="Huawei1" w:date="2023-10-12T06:24:00Z">
        <w:r>
          <w:t xml:space="preserve">      description: Represents Data used to request the authorization to announce for a UE</w:t>
        </w:r>
      </w:ins>
    </w:p>
    <w:p w14:paraId="0EA13118" w14:textId="77777777" w:rsidR="00A755FF" w:rsidRDefault="00A755FF" w:rsidP="00A755FF">
      <w:pPr>
        <w:pStyle w:val="PL"/>
        <w:rPr>
          <w:ins w:id="2798" w:author="Huawei1" w:date="2023-10-12T06:24:00Z"/>
        </w:rPr>
      </w:pPr>
      <w:ins w:id="2799" w:author="Huawei1" w:date="2023-10-12T06:24:00Z">
        <w:r>
          <w:t xml:space="preserve">      required:</w:t>
        </w:r>
      </w:ins>
    </w:p>
    <w:p w14:paraId="58E5215C" w14:textId="77777777" w:rsidR="00A755FF" w:rsidRDefault="00A755FF" w:rsidP="00A755FF">
      <w:pPr>
        <w:pStyle w:val="PL"/>
        <w:rPr>
          <w:ins w:id="2800" w:author="Huawei1" w:date="2023-10-12T06:24:00Z"/>
        </w:rPr>
      </w:pPr>
      <w:ins w:id="2801" w:author="Huawei1" w:date="2023-10-12T06:24:00Z">
        <w:r>
          <w:t xml:space="preserve">        - relayServCode</w:t>
        </w:r>
      </w:ins>
    </w:p>
    <w:p w14:paraId="693DB6BD" w14:textId="77777777" w:rsidR="00A755FF" w:rsidRDefault="00A755FF" w:rsidP="00A755FF">
      <w:pPr>
        <w:pStyle w:val="PL"/>
        <w:rPr>
          <w:ins w:id="2802" w:author="Huawei1" w:date="2023-10-12T06:24:00Z"/>
        </w:rPr>
      </w:pPr>
      <w:ins w:id="2803" w:author="Huawei1" w:date="2023-10-12T06:24:00Z">
        <w:r>
          <w:t xml:space="preserve">      properties:</w:t>
        </w:r>
      </w:ins>
    </w:p>
    <w:p w14:paraId="7F985536" w14:textId="77777777" w:rsidR="00A755FF" w:rsidRDefault="00A755FF" w:rsidP="00A755FF">
      <w:pPr>
        <w:pStyle w:val="PL"/>
        <w:rPr>
          <w:ins w:id="2804" w:author="Huawei1" w:date="2023-10-12T06:24:00Z"/>
        </w:rPr>
      </w:pPr>
      <w:ins w:id="2805" w:author="Huawei1" w:date="2023-10-12T06:24:00Z">
        <w:r>
          <w:t xml:space="preserve">        relayServCode:</w:t>
        </w:r>
      </w:ins>
    </w:p>
    <w:p w14:paraId="1209EFAE" w14:textId="77777777" w:rsidR="00A755FF" w:rsidRDefault="00A755FF" w:rsidP="00A755FF">
      <w:pPr>
        <w:pStyle w:val="PL"/>
        <w:rPr>
          <w:ins w:id="2806" w:author="Huawei1" w:date="2023-10-12T06:24:00Z"/>
        </w:rPr>
      </w:pPr>
      <w:ins w:id="2807" w:author="Huawei1" w:date="2023-10-12T06:24:00Z">
        <w:r>
          <w:t xml:space="preserve">          $ref: 'TS29571_CommonData.yaml#/components/schemas/RelayServiceCode'</w:t>
        </w:r>
      </w:ins>
    </w:p>
    <w:p w14:paraId="223CB1D1" w14:textId="77777777" w:rsidR="00A755FF" w:rsidRDefault="00A755FF" w:rsidP="00A755FF">
      <w:pPr>
        <w:pStyle w:val="PL"/>
        <w:rPr>
          <w:ins w:id="2808" w:author="Huawei1" w:date="2023-10-12T06:24:00Z"/>
        </w:rPr>
      </w:pPr>
    </w:p>
    <w:p w14:paraId="0D7E5CF8" w14:textId="77777777" w:rsidR="00A755FF" w:rsidRDefault="00A755FF" w:rsidP="00A755FF">
      <w:pPr>
        <w:pStyle w:val="PL"/>
        <w:rPr>
          <w:ins w:id="2809" w:author="Huawei1" w:date="2023-10-12T06:24:00Z"/>
          <w:lang w:eastAsia="en-GB"/>
        </w:rPr>
      </w:pPr>
      <w:ins w:id="2810" w:author="Huawei1" w:date="2023-10-12T06:24:00Z">
        <w:r>
          <w:t xml:space="preserve">    MonitorKeyReqData:</w:t>
        </w:r>
      </w:ins>
    </w:p>
    <w:p w14:paraId="43C158DB" w14:textId="77777777" w:rsidR="00A755FF" w:rsidRDefault="00A755FF" w:rsidP="00A755FF">
      <w:pPr>
        <w:pStyle w:val="PL"/>
        <w:rPr>
          <w:ins w:id="2811" w:author="Huawei1" w:date="2023-10-12T06:24:00Z"/>
        </w:rPr>
      </w:pPr>
      <w:ins w:id="2812" w:author="Huawei1" w:date="2023-10-12T06:24:00Z">
        <w:r>
          <w:t xml:space="preserve">      type: object</w:t>
        </w:r>
      </w:ins>
    </w:p>
    <w:p w14:paraId="6B7A9D53" w14:textId="77777777" w:rsidR="00A755FF" w:rsidRDefault="00A755FF" w:rsidP="00A755FF">
      <w:pPr>
        <w:pStyle w:val="PL"/>
        <w:rPr>
          <w:ins w:id="2813" w:author="Huawei1" w:date="2023-10-12T06:24:00Z"/>
        </w:rPr>
      </w:pPr>
      <w:ins w:id="2814" w:author="Huawei1" w:date="2023-10-12T06:24:00Z">
        <w:r>
          <w:t xml:space="preserve">      description: Data used to request the discovery key to monitor for a UE</w:t>
        </w:r>
      </w:ins>
    </w:p>
    <w:p w14:paraId="59F27C33" w14:textId="77777777" w:rsidR="00A755FF" w:rsidRDefault="00A755FF" w:rsidP="00A755FF">
      <w:pPr>
        <w:pStyle w:val="PL"/>
        <w:rPr>
          <w:ins w:id="2815" w:author="Huawei1" w:date="2023-10-12T06:24:00Z"/>
        </w:rPr>
      </w:pPr>
      <w:ins w:id="2816" w:author="Huawei1" w:date="2023-10-12T06:24:00Z">
        <w:r>
          <w:t xml:space="preserve">      required:</w:t>
        </w:r>
      </w:ins>
    </w:p>
    <w:p w14:paraId="4693A4E4" w14:textId="77777777" w:rsidR="00A755FF" w:rsidRDefault="00A755FF" w:rsidP="00A755FF">
      <w:pPr>
        <w:pStyle w:val="PL"/>
        <w:rPr>
          <w:ins w:id="2817" w:author="Huawei1" w:date="2023-10-12T06:24:00Z"/>
        </w:rPr>
      </w:pPr>
      <w:ins w:id="2818" w:author="Huawei1" w:date="2023-10-12T06:24:00Z">
        <w:r>
          <w:t xml:space="preserve">        - relayServCode</w:t>
        </w:r>
      </w:ins>
    </w:p>
    <w:p w14:paraId="29299C0A" w14:textId="77777777" w:rsidR="00A755FF" w:rsidRDefault="00A755FF" w:rsidP="00A755FF">
      <w:pPr>
        <w:pStyle w:val="PL"/>
        <w:rPr>
          <w:ins w:id="2819" w:author="Huawei1" w:date="2023-10-12T06:24:00Z"/>
        </w:rPr>
      </w:pPr>
      <w:ins w:id="2820" w:author="Huawei1" w:date="2023-10-12T06:24:00Z">
        <w:r>
          <w:t xml:space="preserve">        - </w:t>
        </w:r>
        <w:r w:rsidRPr="0069434B">
          <w:t>ueSecurityCapability</w:t>
        </w:r>
      </w:ins>
    </w:p>
    <w:p w14:paraId="3C5403F9" w14:textId="77777777" w:rsidR="00A755FF" w:rsidRDefault="00A755FF" w:rsidP="00A755FF">
      <w:pPr>
        <w:pStyle w:val="PL"/>
        <w:rPr>
          <w:ins w:id="2821" w:author="Huawei1" w:date="2023-10-12T06:24:00Z"/>
        </w:rPr>
      </w:pPr>
      <w:ins w:id="2822" w:author="Huawei1" w:date="2023-10-12T06:24:00Z">
        <w:r>
          <w:t xml:space="preserve">      properties:</w:t>
        </w:r>
      </w:ins>
    </w:p>
    <w:p w14:paraId="7E294736" w14:textId="77777777" w:rsidR="00A755FF" w:rsidRDefault="00A755FF" w:rsidP="00A755FF">
      <w:pPr>
        <w:pStyle w:val="PL"/>
        <w:rPr>
          <w:ins w:id="2823" w:author="Huawei1" w:date="2023-10-12T06:24:00Z"/>
        </w:rPr>
      </w:pPr>
      <w:ins w:id="2824" w:author="Huawei1" w:date="2023-10-12T06:24:00Z">
        <w:r>
          <w:t xml:space="preserve">        relayServCode:</w:t>
        </w:r>
      </w:ins>
    </w:p>
    <w:p w14:paraId="109DE811" w14:textId="77777777" w:rsidR="00A755FF" w:rsidRDefault="00A755FF" w:rsidP="00A755FF">
      <w:pPr>
        <w:pStyle w:val="PL"/>
        <w:rPr>
          <w:ins w:id="2825" w:author="Huawei1" w:date="2023-10-12T06:24:00Z"/>
        </w:rPr>
      </w:pPr>
      <w:ins w:id="2826" w:author="Huawei1" w:date="2023-10-12T06:24:00Z">
        <w:r>
          <w:t xml:space="preserve">          $ref: 'TS29571_CommonData.yaml#/components/schemas/RelayServiceCode'</w:t>
        </w:r>
      </w:ins>
    </w:p>
    <w:p w14:paraId="14DC9AFC" w14:textId="77777777" w:rsidR="00A755FF" w:rsidRDefault="00A755FF" w:rsidP="00A755FF">
      <w:pPr>
        <w:pStyle w:val="PL"/>
        <w:rPr>
          <w:ins w:id="2827" w:author="Huawei1" w:date="2023-10-12T06:24:00Z"/>
        </w:rPr>
      </w:pPr>
      <w:ins w:id="2828" w:author="Huawei1" w:date="2023-10-12T06:24:00Z">
        <w:r>
          <w:t xml:space="preserve">        ueSecurityCapability:</w:t>
        </w:r>
      </w:ins>
    </w:p>
    <w:p w14:paraId="6E3281F9" w14:textId="77777777" w:rsidR="00A755FF" w:rsidRDefault="00A755FF" w:rsidP="00A755FF">
      <w:pPr>
        <w:pStyle w:val="PL"/>
        <w:rPr>
          <w:ins w:id="2829" w:author="Huawei1" w:date="2023-10-12T06:24:00Z"/>
          <w:lang w:eastAsia="en-GB"/>
        </w:rPr>
      </w:pPr>
      <w:ins w:id="2830" w:author="Huawei1" w:date="2023-10-12T06:24:00Z">
        <w:r>
          <w:t xml:space="preserve">          $ref: '#/components/schemas/UeSecurityCapability'</w:t>
        </w:r>
      </w:ins>
    </w:p>
    <w:p w14:paraId="22B111CA" w14:textId="77777777" w:rsidR="00A755FF" w:rsidRDefault="00A755FF" w:rsidP="00A755FF">
      <w:pPr>
        <w:pStyle w:val="PL"/>
        <w:rPr>
          <w:ins w:id="2831" w:author="Huawei1" w:date="2023-10-12T06:24:00Z"/>
        </w:rPr>
      </w:pPr>
    </w:p>
    <w:p w14:paraId="7E042E3F" w14:textId="77777777" w:rsidR="00A755FF" w:rsidRDefault="00A755FF" w:rsidP="00A755FF">
      <w:pPr>
        <w:pStyle w:val="PL"/>
        <w:rPr>
          <w:ins w:id="2832" w:author="Huawei1" w:date="2023-10-12T06:24:00Z"/>
          <w:lang w:eastAsia="en-GB"/>
        </w:rPr>
      </w:pPr>
      <w:ins w:id="2833" w:author="Huawei1" w:date="2023-10-12T06:24:00Z">
        <w:r>
          <w:t xml:space="preserve">    MonitorKeyRespData:</w:t>
        </w:r>
      </w:ins>
    </w:p>
    <w:p w14:paraId="016F2C1D" w14:textId="77777777" w:rsidR="00A755FF" w:rsidRDefault="00A755FF" w:rsidP="00A755FF">
      <w:pPr>
        <w:pStyle w:val="PL"/>
        <w:rPr>
          <w:ins w:id="2834" w:author="Huawei1" w:date="2023-10-12T06:24:00Z"/>
        </w:rPr>
      </w:pPr>
      <w:ins w:id="2835" w:author="Huawei1" w:date="2023-10-12T06:24:00Z">
        <w:r>
          <w:t xml:space="preserve">      type: object</w:t>
        </w:r>
      </w:ins>
    </w:p>
    <w:p w14:paraId="20FC0684" w14:textId="77777777" w:rsidR="00A755FF" w:rsidRDefault="00A755FF" w:rsidP="00A755FF">
      <w:pPr>
        <w:pStyle w:val="PL"/>
        <w:rPr>
          <w:ins w:id="2836" w:author="Huawei1" w:date="2023-10-12T06:24:00Z"/>
        </w:rPr>
      </w:pPr>
      <w:ins w:id="2837" w:author="Huawei1" w:date="2023-10-12T06:24:00Z">
        <w:r>
          <w:t xml:space="preserve">      description: Represents the obtained Monitor Discovery Key Data for a UE</w:t>
        </w:r>
      </w:ins>
    </w:p>
    <w:p w14:paraId="7F92AF59" w14:textId="77777777" w:rsidR="00A755FF" w:rsidRDefault="00A755FF" w:rsidP="00A755FF">
      <w:pPr>
        <w:pStyle w:val="PL"/>
        <w:rPr>
          <w:ins w:id="2838" w:author="Huawei1" w:date="2023-10-12T06:24:00Z"/>
        </w:rPr>
      </w:pPr>
      <w:ins w:id="2839" w:author="Huawei1" w:date="2023-10-12T06:24:00Z">
        <w:r>
          <w:t xml:space="preserve">      required:</w:t>
        </w:r>
      </w:ins>
    </w:p>
    <w:p w14:paraId="395DD3EB" w14:textId="77777777" w:rsidR="00A755FF" w:rsidRDefault="00A755FF" w:rsidP="00A755FF">
      <w:pPr>
        <w:pStyle w:val="PL"/>
        <w:rPr>
          <w:ins w:id="2840" w:author="Huawei1" w:date="2023-10-12T06:24:00Z"/>
        </w:rPr>
      </w:pPr>
      <w:ins w:id="2841" w:author="Huawei1" w:date="2023-10-12T06:24:00Z">
        <w:r>
          <w:t xml:space="preserve">        - </w:t>
        </w:r>
        <w:r>
          <w:rPr>
            <w:lang w:eastAsia="zh-CN"/>
          </w:rPr>
          <w:t>chosenPc5CipheringAlgorithm</w:t>
        </w:r>
      </w:ins>
    </w:p>
    <w:p w14:paraId="5F97B3DD" w14:textId="77777777" w:rsidR="00A755FF" w:rsidRDefault="00A755FF" w:rsidP="00A755FF">
      <w:pPr>
        <w:pStyle w:val="PL"/>
        <w:rPr>
          <w:ins w:id="2842" w:author="Huawei1" w:date="2023-10-12T06:24:00Z"/>
        </w:rPr>
      </w:pPr>
      <w:ins w:id="2843" w:author="Huawei1" w:date="2023-10-12T06:24:00Z">
        <w:r>
          <w:t xml:space="preserve">        - </w:t>
        </w:r>
        <w:r>
          <w:rPr>
            <w:lang w:eastAsia="zh-CN"/>
          </w:rPr>
          <w:t>discSecMaterials</w:t>
        </w:r>
      </w:ins>
    </w:p>
    <w:p w14:paraId="59DC08CA" w14:textId="77777777" w:rsidR="00A755FF" w:rsidRDefault="00A755FF" w:rsidP="00A755FF">
      <w:pPr>
        <w:pStyle w:val="PL"/>
        <w:rPr>
          <w:ins w:id="2844" w:author="Huawei1" w:date="2023-10-12T06:24:00Z"/>
        </w:rPr>
      </w:pPr>
      <w:ins w:id="2845" w:author="Huawei1" w:date="2023-10-12T06:24:00Z">
        <w:r>
          <w:t xml:space="preserve">      properties:</w:t>
        </w:r>
      </w:ins>
    </w:p>
    <w:p w14:paraId="694A0F9D" w14:textId="77777777" w:rsidR="00A755FF" w:rsidRDefault="00A755FF" w:rsidP="00A755FF">
      <w:pPr>
        <w:pStyle w:val="PL"/>
        <w:rPr>
          <w:ins w:id="2846" w:author="Huawei1" w:date="2023-10-12T06:24:00Z"/>
        </w:rPr>
      </w:pPr>
      <w:ins w:id="2847" w:author="Huawei1" w:date="2023-10-12T06:24:00Z">
        <w:r>
          <w:t xml:space="preserve">        </w:t>
        </w:r>
        <w:r>
          <w:rPr>
            <w:lang w:eastAsia="zh-CN"/>
          </w:rPr>
          <w:t>chosenPc5CipheringAlgorithm</w:t>
        </w:r>
        <w:r>
          <w:t>:</w:t>
        </w:r>
      </w:ins>
    </w:p>
    <w:p w14:paraId="5945D8E5" w14:textId="77777777" w:rsidR="00A755FF" w:rsidRDefault="00A755FF" w:rsidP="00A755FF">
      <w:pPr>
        <w:pStyle w:val="PL"/>
        <w:rPr>
          <w:ins w:id="2848" w:author="Huawei1" w:date="2023-10-12T06:24:00Z"/>
          <w:lang w:eastAsia="en-GB"/>
        </w:rPr>
      </w:pPr>
      <w:ins w:id="2849" w:author="Huawei1" w:date="2023-10-12T06:24:00Z">
        <w:r>
          <w:t xml:space="preserve">          $ref: '#/components/schemas/</w:t>
        </w:r>
        <w:r>
          <w:rPr>
            <w:lang w:eastAsia="zh-CN"/>
          </w:rPr>
          <w:t>ChosenPc5CipheringAlgorithm</w:t>
        </w:r>
        <w:r>
          <w:t>'</w:t>
        </w:r>
      </w:ins>
    </w:p>
    <w:p w14:paraId="679EA161" w14:textId="77777777" w:rsidR="00A755FF" w:rsidRDefault="00A755FF" w:rsidP="00A755FF">
      <w:pPr>
        <w:pStyle w:val="PL"/>
        <w:rPr>
          <w:ins w:id="2850" w:author="Huawei1" w:date="2023-10-12T06:24:00Z"/>
        </w:rPr>
      </w:pPr>
      <w:ins w:id="2851" w:author="Huawei1" w:date="2023-10-12T06:24:00Z">
        <w:r>
          <w:t xml:space="preserve">        </w:t>
        </w:r>
        <w:r>
          <w:rPr>
            <w:lang w:eastAsia="zh-CN"/>
          </w:rPr>
          <w:t>discSecMaterials</w:t>
        </w:r>
        <w:r>
          <w:t>:</w:t>
        </w:r>
      </w:ins>
    </w:p>
    <w:p w14:paraId="4BA1FE6C" w14:textId="77777777" w:rsidR="00A755FF" w:rsidDel="00EE60D1" w:rsidRDefault="00A755FF" w:rsidP="00A755FF">
      <w:pPr>
        <w:pStyle w:val="PL"/>
        <w:rPr>
          <w:ins w:id="2852" w:author="Huawei1" w:date="2023-10-12T06:24:00Z"/>
          <w:del w:id="2853" w:author="Xiaomi" w:date="2023-11-03T16:55:00Z"/>
          <w:lang w:eastAsia="en-GB"/>
        </w:rPr>
      </w:pPr>
      <w:ins w:id="2854" w:author="Huawei1" w:date="2023-10-12T06:24:00Z">
        <w:r>
          <w:t xml:space="preserve">          $ref: '#/components/schemas/</w:t>
        </w:r>
        <w:r>
          <w:rPr>
            <w:lang w:eastAsia="zh-CN"/>
          </w:rPr>
          <w:t>DiscSecMaterials</w:t>
        </w:r>
        <w:r>
          <w:t>'</w:t>
        </w:r>
      </w:ins>
    </w:p>
    <w:p w14:paraId="20AA5C90" w14:textId="77777777" w:rsidR="00A755FF" w:rsidRDefault="00A755FF" w:rsidP="00A755FF">
      <w:pPr>
        <w:pStyle w:val="PL"/>
        <w:rPr>
          <w:ins w:id="2855" w:author="Huawei1" w:date="2023-10-12T06:24:00Z"/>
        </w:rPr>
      </w:pPr>
    </w:p>
    <w:p w14:paraId="42ADC64C" w14:textId="77777777" w:rsidR="00A755FF" w:rsidRDefault="00A755FF" w:rsidP="00A755FF">
      <w:pPr>
        <w:pStyle w:val="PL"/>
        <w:rPr>
          <w:ins w:id="2856" w:author="Huawei1" w:date="2023-10-12T06:24:00Z"/>
          <w:lang w:eastAsia="en-GB"/>
        </w:rPr>
      </w:pPr>
      <w:ins w:id="2857" w:author="Huawei1" w:date="2023-10-12T06:24:00Z">
        <w:r>
          <w:t xml:space="preserve">    DiscoveryKeyReqData:</w:t>
        </w:r>
      </w:ins>
    </w:p>
    <w:p w14:paraId="1F9D1E1D" w14:textId="77777777" w:rsidR="00A755FF" w:rsidRDefault="00A755FF" w:rsidP="00A755FF">
      <w:pPr>
        <w:pStyle w:val="PL"/>
        <w:rPr>
          <w:ins w:id="2858" w:author="Huawei1" w:date="2023-10-12T06:24:00Z"/>
        </w:rPr>
      </w:pPr>
      <w:ins w:id="2859" w:author="Huawei1" w:date="2023-10-12T06:24:00Z">
        <w:r>
          <w:t xml:space="preserve">      type: object</w:t>
        </w:r>
      </w:ins>
    </w:p>
    <w:p w14:paraId="69990378" w14:textId="77777777" w:rsidR="00A755FF" w:rsidRDefault="00A755FF" w:rsidP="00A755FF">
      <w:pPr>
        <w:pStyle w:val="PL"/>
        <w:rPr>
          <w:ins w:id="2860" w:author="Huawei1" w:date="2023-10-12T06:24:00Z"/>
        </w:rPr>
      </w:pPr>
      <w:ins w:id="2861" w:author="Huawei1" w:date="2023-10-12T06:24:00Z">
        <w:r>
          <w:t xml:space="preserve">      description: Data used to request the discovery key to monitor for a</w:t>
        </w:r>
        <w:r w:rsidRPr="0069434B">
          <w:t xml:space="preserve"> </w:t>
        </w:r>
        <w:r>
          <w:t>discoverer UE</w:t>
        </w:r>
      </w:ins>
    </w:p>
    <w:p w14:paraId="2E26F0A1" w14:textId="77777777" w:rsidR="00A755FF" w:rsidRDefault="00A755FF" w:rsidP="00A755FF">
      <w:pPr>
        <w:pStyle w:val="PL"/>
        <w:rPr>
          <w:ins w:id="2862" w:author="Huawei1" w:date="2023-10-12T06:24:00Z"/>
        </w:rPr>
      </w:pPr>
      <w:ins w:id="2863" w:author="Huawei1" w:date="2023-10-12T06:24:00Z">
        <w:r>
          <w:t xml:space="preserve">      required:</w:t>
        </w:r>
      </w:ins>
    </w:p>
    <w:p w14:paraId="26EA28C1" w14:textId="77777777" w:rsidR="00A755FF" w:rsidRDefault="00A755FF" w:rsidP="00A755FF">
      <w:pPr>
        <w:pStyle w:val="PL"/>
        <w:rPr>
          <w:ins w:id="2864" w:author="Huawei1" w:date="2023-10-12T06:24:00Z"/>
        </w:rPr>
      </w:pPr>
      <w:ins w:id="2865" w:author="Huawei1" w:date="2023-10-12T06:24:00Z">
        <w:r>
          <w:t xml:space="preserve">        - relayServCode</w:t>
        </w:r>
      </w:ins>
    </w:p>
    <w:p w14:paraId="002A4CE8" w14:textId="77777777" w:rsidR="00A755FF" w:rsidRDefault="00A755FF" w:rsidP="00A755FF">
      <w:pPr>
        <w:pStyle w:val="PL"/>
        <w:rPr>
          <w:ins w:id="2866" w:author="Huawei1" w:date="2023-10-12T06:24:00Z"/>
        </w:rPr>
      </w:pPr>
      <w:ins w:id="2867" w:author="Huawei1" w:date="2023-10-12T06:24:00Z">
        <w:r>
          <w:t xml:space="preserve">        - </w:t>
        </w:r>
        <w:r w:rsidRPr="0069434B">
          <w:t>ueSecurityCapability</w:t>
        </w:r>
      </w:ins>
    </w:p>
    <w:p w14:paraId="71D51D1F" w14:textId="77777777" w:rsidR="00A755FF" w:rsidRDefault="00A755FF" w:rsidP="00A755FF">
      <w:pPr>
        <w:pStyle w:val="PL"/>
        <w:rPr>
          <w:ins w:id="2868" w:author="Huawei1" w:date="2023-10-12T06:24:00Z"/>
        </w:rPr>
      </w:pPr>
      <w:ins w:id="2869" w:author="Huawei1" w:date="2023-10-12T06:24:00Z">
        <w:r>
          <w:t xml:space="preserve">      properties:</w:t>
        </w:r>
      </w:ins>
    </w:p>
    <w:p w14:paraId="17CB1AFD" w14:textId="77777777" w:rsidR="00A755FF" w:rsidRDefault="00A755FF" w:rsidP="00A755FF">
      <w:pPr>
        <w:pStyle w:val="PL"/>
        <w:rPr>
          <w:ins w:id="2870" w:author="Huawei1" w:date="2023-10-12T06:24:00Z"/>
        </w:rPr>
      </w:pPr>
      <w:ins w:id="2871" w:author="Huawei1" w:date="2023-10-12T06:24:00Z">
        <w:r>
          <w:t xml:space="preserve">        relayServCode:</w:t>
        </w:r>
      </w:ins>
    </w:p>
    <w:p w14:paraId="65D70CFC" w14:textId="77777777" w:rsidR="00A755FF" w:rsidRDefault="00A755FF" w:rsidP="00A755FF">
      <w:pPr>
        <w:pStyle w:val="PL"/>
        <w:rPr>
          <w:ins w:id="2872" w:author="Huawei1" w:date="2023-10-12T06:24:00Z"/>
        </w:rPr>
      </w:pPr>
      <w:ins w:id="2873" w:author="Huawei1" w:date="2023-10-12T06:24:00Z">
        <w:r>
          <w:t xml:space="preserve">          $ref: 'TS29571_CommonData.yaml#/components/schemas/RelayServiceCode'</w:t>
        </w:r>
      </w:ins>
    </w:p>
    <w:p w14:paraId="061A1EC7" w14:textId="77777777" w:rsidR="00A755FF" w:rsidRDefault="00A755FF" w:rsidP="00A755FF">
      <w:pPr>
        <w:pStyle w:val="PL"/>
        <w:rPr>
          <w:ins w:id="2874" w:author="Huawei1" w:date="2023-10-12T06:24:00Z"/>
        </w:rPr>
      </w:pPr>
      <w:ins w:id="2875" w:author="Huawei1" w:date="2023-10-12T06:24:00Z">
        <w:r>
          <w:t xml:space="preserve">        ueSecurityCapability:</w:t>
        </w:r>
      </w:ins>
    </w:p>
    <w:p w14:paraId="331B7C1B" w14:textId="77777777" w:rsidR="00A755FF" w:rsidRDefault="00A755FF" w:rsidP="00A755FF">
      <w:pPr>
        <w:pStyle w:val="PL"/>
        <w:rPr>
          <w:ins w:id="2876" w:author="Huawei1" w:date="2023-10-12T06:24:00Z"/>
          <w:lang w:eastAsia="en-GB"/>
        </w:rPr>
      </w:pPr>
      <w:ins w:id="2877" w:author="Huawei1" w:date="2023-10-12T06:24:00Z">
        <w:r>
          <w:t xml:space="preserve">          $ref: '#/components/schemas/UeSecurityCapability'</w:t>
        </w:r>
      </w:ins>
    </w:p>
    <w:p w14:paraId="4074DA0C" w14:textId="77777777" w:rsidR="00A755FF" w:rsidRDefault="00A755FF" w:rsidP="00A755FF">
      <w:pPr>
        <w:pStyle w:val="PL"/>
        <w:rPr>
          <w:ins w:id="2878" w:author="Huawei1" w:date="2023-10-12T06:24:00Z"/>
        </w:rPr>
      </w:pPr>
    </w:p>
    <w:p w14:paraId="5DDDC7B6" w14:textId="77777777" w:rsidR="00A755FF" w:rsidRDefault="00A755FF" w:rsidP="00A755FF">
      <w:pPr>
        <w:pStyle w:val="PL"/>
        <w:rPr>
          <w:ins w:id="2879" w:author="Huawei1" w:date="2023-10-12T06:24:00Z"/>
          <w:lang w:eastAsia="en-GB"/>
        </w:rPr>
      </w:pPr>
      <w:ins w:id="2880" w:author="Huawei1" w:date="2023-10-12T06:24:00Z">
        <w:r>
          <w:t xml:space="preserve">    DiscoveryKeyRespData:</w:t>
        </w:r>
      </w:ins>
    </w:p>
    <w:p w14:paraId="20438AA7" w14:textId="77777777" w:rsidR="00A755FF" w:rsidRDefault="00A755FF" w:rsidP="00A755FF">
      <w:pPr>
        <w:pStyle w:val="PL"/>
        <w:rPr>
          <w:ins w:id="2881" w:author="Huawei1" w:date="2023-10-12T06:24:00Z"/>
        </w:rPr>
      </w:pPr>
      <w:ins w:id="2882" w:author="Huawei1" w:date="2023-10-12T06:24:00Z">
        <w:r>
          <w:t xml:space="preserve">      type: object</w:t>
        </w:r>
      </w:ins>
    </w:p>
    <w:p w14:paraId="5A2AF3F8" w14:textId="77777777" w:rsidR="00A755FF" w:rsidRDefault="00A755FF" w:rsidP="00A755FF">
      <w:pPr>
        <w:pStyle w:val="PL"/>
        <w:rPr>
          <w:ins w:id="2883" w:author="Huawei1" w:date="2023-10-12T06:24:00Z"/>
        </w:rPr>
      </w:pPr>
      <w:ins w:id="2884" w:author="Huawei1" w:date="2023-10-12T06:24:00Z">
        <w:r>
          <w:t xml:space="preserve">      description: Represents the obtained Monitor Discovery Key Data for a discoverer UE</w:t>
        </w:r>
      </w:ins>
    </w:p>
    <w:p w14:paraId="3CDE5FFD" w14:textId="77777777" w:rsidR="00A755FF" w:rsidRDefault="00A755FF" w:rsidP="00A755FF">
      <w:pPr>
        <w:pStyle w:val="PL"/>
        <w:rPr>
          <w:ins w:id="2885" w:author="Huawei1" w:date="2023-10-12T06:24:00Z"/>
        </w:rPr>
      </w:pPr>
      <w:ins w:id="2886" w:author="Huawei1" w:date="2023-10-12T06:24:00Z">
        <w:r>
          <w:t xml:space="preserve">      required:</w:t>
        </w:r>
      </w:ins>
    </w:p>
    <w:p w14:paraId="3A154028" w14:textId="77777777" w:rsidR="00A755FF" w:rsidRDefault="00A755FF" w:rsidP="00A755FF">
      <w:pPr>
        <w:pStyle w:val="PL"/>
        <w:rPr>
          <w:ins w:id="2887" w:author="Huawei1" w:date="2023-10-12T06:24:00Z"/>
        </w:rPr>
      </w:pPr>
      <w:ins w:id="2888" w:author="Huawei1" w:date="2023-10-12T06:24:00Z">
        <w:r>
          <w:t xml:space="preserve">        - </w:t>
        </w:r>
        <w:r>
          <w:rPr>
            <w:lang w:eastAsia="zh-CN"/>
          </w:rPr>
          <w:t>chosenPc5CipheringAlgorithm</w:t>
        </w:r>
      </w:ins>
    </w:p>
    <w:p w14:paraId="5C4B10CD" w14:textId="77777777" w:rsidR="00A755FF" w:rsidRDefault="00A755FF" w:rsidP="00A755FF">
      <w:pPr>
        <w:pStyle w:val="PL"/>
        <w:rPr>
          <w:ins w:id="2889" w:author="Huawei1" w:date="2023-10-12T06:24:00Z"/>
        </w:rPr>
      </w:pPr>
      <w:ins w:id="2890" w:author="Huawei1" w:date="2023-10-12T06:24:00Z">
        <w:r>
          <w:t xml:space="preserve">        - </w:t>
        </w:r>
        <w:r>
          <w:rPr>
            <w:lang w:eastAsia="zh-CN"/>
          </w:rPr>
          <w:t>discSecMaterials</w:t>
        </w:r>
      </w:ins>
    </w:p>
    <w:p w14:paraId="46D0733F" w14:textId="77777777" w:rsidR="00A755FF" w:rsidRDefault="00A755FF" w:rsidP="00A755FF">
      <w:pPr>
        <w:pStyle w:val="PL"/>
        <w:rPr>
          <w:ins w:id="2891" w:author="Huawei1" w:date="2023-10-12T06:24:00Z"/>
        </w:rPr>
      </w:pPr>
      <w:ins w:id="2892" w:author="Huawei1" w:date="2023-10-12T06:24:00Z">
        <w:r>
          <w:t xml:space="preserve">      properties:</w:t>
        </w:r>
      </w:ins>
    </w:p>
    <w:p w14:paraId="45E20B82" w14:textId="77777777" w:rsidR="00A755FF" w:rsidRDefault="00A755FF" w:rsidP="00A755FF">
      <w:pPr>
        <w:pStyle w:val="PL"/>
        <w:rPr>
          <w:ins w:id="2893" w:author="Huawei1" w:date="2023-10-12T06:24:00Z"/>
        </w:rPr>
      </w:pPr>
      <w:ins w:id="2894" w:author="Huawei1" w:date="2023-10-12T06:24:00Z">
        <w:r>
          <w:t xml:space="preserve">        </w:t>
        </w:r>
        <w:r>
          <w:rPr>
            <w:lang w:eastAsia="zh-CN"/>
          </w:rPr>
          <w:t>chosenPc5CipheringAlgorithm</w:t>
        </w:r>
        <w:r>
          <w:t>:</w:t>
        </w:r>
      </w:ins>
    </w:p>
    <w:p w14:paraId="0BE048FB" w14:textId="77777777" w:rsidR="00A755FF" w:rsidRDefault="00A755FF" w:rsidP="00A755FF">
      <w:pPr>
        <w:pStyle w:val="PL"/>
        <w:rPr>
          <w:ins w:id="2895" w:author="Huawei1" w:date="2023-10-12T06:24:00Z"/>
          <w:lang w:eastAsia="en-GB"/>
        </w:rPr>
      </w:pPr>
      <w:ins w:id="2896" w:author="Huawei1" w:date="2023-10-12T06:24:00Z">
        <w:r>
          <w:t xml:space="preserve">          $ref: '#/components/schemas/</w:t>
        </w:r>
        <w:r>
          <w:rPr>
            <w:lang w:eastAsia="zh-CN"/>
          </w:rPr>
          <w:t>ChosenPc5CipheringAlgorithm</w:t>
        </w:r>
        <w:r>
          <w:t>'</w:t>
        </w:r>
      </w:ins>
    </w:p>
    <w:p w14:paraId="365C74FD" w14:textId="77777777" w:rsidR="00A755FF" w:rsidRDefault="00A755FF" w:rsidP="00A755FF">
      <w:pPr>
        <w:pStyle w:val="PL"/>
        <w:rPr>
          <w:ins w:id="2897" w:author="Huawei1" w:date="2023-10-12T06:24:00Z"/>
        </w:rPr>
      </w:pPr>
      <w:ins w:id="2898" w:author="Huawei1" w:date="2023-10-12T06:24:00Z">
        <w:r>
          <w:t xml:space="preserve">        </w:t>
        </w:r>
        <w:r>
          <w:rPr>
            <w:lang w:eastAsia="zh-CN"/>
          </w:rPr>
          <w:t>discSecMaterials</w:t>
        </w:r>
        <w:r>
          <w:t>:</w:t>
        </w:r>
      </w:ins>
    </w:p>
    <w:p w14:paraId="1400E368" w14:textId="77777777" w:rsidR="00A755FF" w:rsidDel="00EE60D1" w:rsidRDefault="00A755FF" w:rsidP="00A755FF">
      <w:pPr>
        <w:pStyle w:val="PL"/>
        <w:rPr>
          <w:ins w:id="2899" w:author="Huawei1" w:date="2023-10-12T06:24:00Z"/>
          <w:del w:id="2900" w:author="Xiaomi" w:date="2023-11-03T16:55:00Z"/>
          <w:lang w:eastAsia="en-GB"/>
        </w:rPr>
      </w:pPr>
      <w:ins w:id="2901" w:author="Huawei1" w:date="2023-10-12T06:24:00Z">
        <w:r>
          <w:t xml:space="preserve">          $ref: '#/components/schemas/</w:t>
        </w:r>
        <w:r>
          <w:rPr>
            <w:lang w:eastAsia="zh-CN"/>
          </w:rPr>
          <w:t>DiscSecMaterials</w:t>
        </w:r>
        <w:r>
          <w:t>'</w:t>
        </w:r>
      </w:ins>
    </w:p>
    <w:p w14:paraId="0120C9ED" w14:textId="77777777" w:rsidR="00A755FF" w:rsidRDefault="00A755FF" w:rsidP="00A755FF">
      <w:pPr>
        <w:pStyle w:val="PL"/>
        <w:rPr>
          <w:ins w:id="2902" w:author="Huawei1" w:date="2023-10-12T06:24:00Z"/>
        </w:rPr>
      </w:pPr>
    </w:p>
    <w:p w14:paraId="61EF44F7" w14:textId="77777777" w:rsidR="00A755FF" w:rsidRDefault="00A755FF" w:rsidP="00A755FF">
      <w:pPr>
        <w:pStyle w:val="PL"/>
        <w:rPr>
          <w:ins w:id="2903" w:author="Huawei1" w:date="2023-10-12T06:24:00Z"/>
          <w:lang w:eastAsia="en-GB"/>
        </w:rPr>
      </w:pPr>
      <w:ins w:id="2904" w:author="Huawei1" w:date="2023-10-12T06:24:00Z">
        <w:r>
          <w:t xml:space="preserve">    </w:t>
        </w:r>
        <w:r>
          <w:rPr>
            <w:lang w:eastAsia="zh-CN"/>
          </w:rPr>
          <w:t>DiscSecMaterials</w:t>
        </w:r>
        <w:r>
          <w:t>:</w:t>
        </w:r>
      </w:ins>
    </w:p>
    <w:p w14:paraId="33359698" w14:textId="77777777" w:rsidR="00A755FF" w:rsidRDefault="00A755FF" w:rsidP="00A755FF">
      <w:pPr>
        <w:pStyle w:val="PL"/>
        <w:rPr>
          <w:ins w:id="2905" w:author="Huawei1" w:date="2023-10-12T06:24:00Z"/>
        </w:rPr>
      </w:pPr>
      <w:ins w:id="2906" w:author="Huawei1" w:date="2023-10-12T06:24:00Z">
        <w:r>
          <w:t xml:space="preserve">      type: object</w:t>
        </w:r>
      </w:ins>
    </w:p>
    <w:p w14:paraId="29DF0283" w14:textId="77777777" w:rsidR="00A755FF" w:rsidRDefault="00A755FF" w:rsidP="00A755FF">
      <w:pPr>
        <w:pStyle w:val="PL"/>
        <w:rPr>
          <w:ins w:id="2907" w:author="Huawei1" w:date="2023-10-12T06:24:00Z"/>
        </w:rPr>
      </w:pPr>
      <w:ins w:id="2908" w:author="Huawei1" w:date="2023-10-12T06:24:00Z">
        <w:r>
          <w:t xml:space="preserve">      description: Represents the discovery security materials</w:t>
        </w:r>
      </w:ins>
    </w:p>
    <w:p w14:paraId="6B702564" w14:textId="77777777" w:rsidR="00A755FF" w:rsidDel="00BC223D" w:rsidRDefault="00A755FF" w:rsidP="00A755FF">
      <w:pPr>
        <w:pStyle w:val="PL"/>
        <w:rPr>
          <w:ins w:id="2909" w:author="Huawei1" w:date="2023-10-12T06:24:00Z"/>
          <w:del w:id="2910" w:author="Xiaomi" w:date="2023-11-03T16:56:00Z"/>
        </w:rPr>
      </w:pPr>
      <w:ins w:id="2911" w:author="Huawei1" w:date="2023-10-12T06:24:00Z">
        <w:r>
          <w:t xml:space="preserve">      properties:</w:t>
        </w:r>
        <w:bookmarkStart w:id="2912" w:name="_Hlk149924122"/>
      </w:ins>
    </w:p>
    <w:p w14:paraId="48576A4F" w14:textId="77777777" w:rsidR="00A755FF" w:rsidRDefault="00A755FF" w:rsidP="00A755FF">
      <w:pPr>
        <w:pStyle w:val="PL"/>
        <w:rPr>
          <w:ins w:id="2913" w:author="Xiaomi" w:date="2023-11-03T16:56:00Z"/>
        </w:rPr>
      </w:pPr>
      <w:bookmarkStart w:id="2914" w:name="_Hlk149933486"/>
      <w:ins w:id="2915" w:author="Xiaomi" w:date="2023-11-03T16:56:00Z">
        <w:r>
          <w:t xml:space="preserve">        duik:</w:t>
        </w:r>
      </w:ins>
    </w:p>
    <w:p w14:paraId="5C9631A3" w14:textId="77777777" w:rsidR="00A755FF" w:rsidRDefault="00A755FF" w:rsidP="00A755FF">
      <w:pPr>
        <w:pStyle w:val="PL"/>
        <w:tabs>
          <w:tab w:val="clear" w:pos="1152"/>
          <w:tab w:val="left" w:pos="990"/>
        </w:tabs>
        <w:rPr>
          <w:ins w:id="2916" w:author="Xiaomi" w:date="2023-11-03T16:56:00Z"/>
        </w:rPr>
      </w:pPr>
      <w:ins w:id="2917" w:author="Xiaomi" w:date="2023-11-03T16:57:00Z">
        <w:r>
          <w:t xml:space="preserve">          </w:t>
        </w:r>
      </w:ins>
      <w:ins w:id="2918" w:author="Xiaomi" w:date="2023-11-03T16:56:00Z">
        <w:r>
          <w:t>$</w:t>
        </w:r>
        <w:r>
          <w:rPr>
            <w:rFonts w:hint="eastAsia"/>
            <w:lang w:eastAsia="zh-CN"/>
          </w:rPr>
          <w:t>ref</w:t>
        </w:r>
        <w:r>
          <w:t>: '#/components/schemas/</w:t>
        </w:r>
      </w:ins>
      <w:ins w:id="2919" w:author="Huawei1" w:date="2023-11-16T06:16:00Z">
        <w:r>
          <w:t>Duik</w:t>
        </w:r>
      </w:ins>
      <w:ins w:id="2920" w:author="Xiaomi" w:date="2023-11-03T16:56:00Z">
        <w:r>
          <w:t>'</w:t>
        </w:r>
      </w:ins>
    </w:p>
    <w:p w14:paraId="08FB2B5C" w14:textId="77777777" w:rsidR="00A755FF" w:rsidRDefault="00A755FF" w:rsidP="00A755FF">
      <w:pPr>
        <w:pStyle w:val="PL"/>
        <w:rPr>
          <w:ins w:id="2921" w:author="Xiaomi" w:date="2023-11-03T16:56:00Z"/>
        </w:rPr>
      </w:pPr>
      <w:ins w:id="2922" w:author="Xiaomi" w:date="2023-11-03T16:56:00Z">
        <w:r>
          <w:t xml:space="preserve">        dusk:</w:t>
        </w:r>
      </w:ins>
    </w:p>
    <w:p w14:paraId="26BB268A" w14:textId="77777777" w:rsidR="00A755FF" w:rsidRDefault="00A755FF" w:rsidP="00A755FF">
      <w:pPr>
        <w:pStyle w:val="PL"/>
        <w:tabs>
          <w:tab w:val="clear" w:pos="1152"/>
          <w:tab w:val="left" w:pos="990"/>
        </w:tabs>
        <w:rPr>
          <w:ins w:id="2923" w:author="Xiaomi" w:date="2023-11-03T16:56:00Z"/>
        </w:rPr>
      </w:pPr>
      <w:ins w:id="2924" w:author="Xiaomi" w:date="2023-11-03T16:57:00Z">
        <w:r>
          <w:t xml:space="preserve">          </w:t>
        </w:r>
      </w:ins>
      <w:ins w:id="2925" w:author="Xiaomi" w:date="2023-11-03T16:56:00Z">
        <w:r>
          <w:t>$</w:t>
        </w:r>
        <w:r>
          <w:rPr>
            <w:rFonts w:hint="eastAsia"/>
            <w:lang w:eastAsia="zh-CN"/>
          </w:rPr>
          <w:t>ref</w:t>
        </w:r>
        <w:r>
          <w:t>: '#/components/schemas/</w:t>
        </w:r>
      </w:ins>
      <w:ins w:id="2926" w:author="Huawei1" w:date="2023-11-16T06:16:00Z">
        <w:r>
          <w:rPr>
            <w:lang w:eastAsia="zh-CN"/>
          </w:rPr>
          <w:t>Dusk</w:t>
        </w:r>
      </w:ins>
      <w:ins w:id="2927" w:author="Xiaomi" w:date="2023-11-03T16:56:00Z">
        <w:r>
          <w:t>'</w:t>
        </w:r>
      </w:ins>
    </w:p>
    <w:p w14:paraId="74C245DC" w14:textId="77777777" w:rsidR="00A755FF" w:rsidRDefault="00A755FF" w:rsidP="00A755FF">
      <w:pPr>
        <w:pStyle w:val="PL"/>
        <w:rPr>
          <w:ins w:id="2928" w:author="Xiaomi" w:date="2023-11-03T16:56:00Z"/>
        </w:rPr>
      </w:pPr>
      <w:ins w:id="2929" w:author="Xiaomi" w:date="2023-11-03T16:56:00Z">
        <w:r>
          <w:lastRenderedPageBreak/>
          <w:t xml:space="preserve">        duck:</w:t>
        </w:r>
      </w:ins>
    </w:p>
    <w:p w14:paraId="5BFEFEEF" w14:textId="77777777" w:rsidR="00A755FF" w:rsidRDefault="00A755FF" w:rsidP="00A755FF">
      <w:pPr>
        <w:pStyle w:val="PL"/>
        <w:tabs>
          <w:tab w:val="clear" w:pos="1152"/>
          <w:tab w:val="left" w:pos="990"/>
        </w:tabs>
        <w:rPr>
          <w:ins w:id="2930" w:author="Xiaomi" w:date="2023-11-03T16:56:00Z"/>
        </w:rPr>
      </w:pPr>
      <w:ins w:id="2931" w:author="Xiaomi" w:date="2023-11-03T16:57:00Z">
        <w:r>
          <w:t xml:space="preserve">          </w:t>
        </w:r>
      </w:ins>
      <w:ins w:id="2932" w:author="Xiaomi" w:date="2023-11-03T16:56:00Z">
        <w:r>
          <w:t>$</w:t>
        </w:r>
        <w:r>
          <w:rPr>
            <w:rFonts w:hint="eastAsia"/>
            <w:lang w:eastAsia="zh-CN"/>
          </w:rPr>
          <w:t>ref</w:t>
        </w:r>
        <w:r>
          <w:t>: '#/components/schemas/</w:t>
        </w:r>
      </w:ins>
      <w:ins w:id="2933" w:author="Huawei1" w:date="2023-11-16T06:16:00Z">
        <w:r>
          <w:rPr>
            <w:lang w:eastAsia="zh-CN"/>
          </w:rPr>
          <w:t>Duck</w:t>
        </w:r>
      </w:ins>
      <w:ins w:id="2934" w:author="Xiaomi" w:date="2023-11-03T16:56:00Z">
        <w:r>
          <w:t>'</w:t>
        </w:r>
      </w:ins>
    </w:p>
    <w:bookmarkEnd w:id="2912"/>
    <w:bookmarkEnd w:id="2914"/>
    <w:p w14:paraId="6086F3F5" w14:textId="77777777" w:rsidR="00A755FF" w:rsidRDefault="00A755FF" w:rsidP="00A755FF">
      <w:pPr>
        <w:pStyle w:val="PL"/>
        <w:rPr>
          <w:ins w:id="2935" w:author="Huawei1" w:date="2023-10-12T06:24:00Z"/>
          <w:lang w:eastAsia="en-GB"/>
        </w:rPr>
      </w:pPr>
    </w:p>
    <w:p w14:paraId="3449F5BE" w14:textId="77777777" w:rsidR="00A755FF" w:rsidRDefault="00A755FF" w:rsidP="00A755FF">
      <w:pPr>
        <w:pStyle w:val="PL"/>
        <w:rPr>
          <w:ins w:id="2936" w:author="Huawei" w:date="2023-09-28T17:00:00Z"/>
        </w:rPr>
      </w:pPr>
    </w:p>
    <w:p w14:paraId="1465378B" w14:textId="77777777" w:rsidR="00A755FF" w:rsidRPr="00982F6A" w:rsidRDefault="00A755FF" w:rsidP="00A755FF">
      <w:pPr>
        <w:pStyle w:val="PL"/>
        <w:rPr>
          <w:ins w:id="2937" w:author="Huawei" w:date="2023-09-28T17:00:00Z"/>
        </w:rPr>
      </w:pPr>
    </w:p>
    <w:p w14:paraId="0A1087D9" w14:textId="77777777" w:rsidR="00A755FF" w:rsidRDefault="00A755FF" w:rsidP="00A755FF">
      <w:pPr>
        <w:pStyle w:val="PL"/>
        <w:rPr>
          <w:ins w:id="2938" w:author="Huawei" w:date="2023-09-28T14:30:00Z"/>
          <w:lang w:eastAsia="en-GB"/>
        </w:rPr>
      </w:pPr>
      <w:ins w:id="2939" w:author="Huawei" w:date="2023-09-28T14:30:00Z">
        <w:r>
          <w:t># SIMPLE TYPES:</w:t>
        </w:r>
      </w:ins>
    </w:p>
    <w:p w14:paraId="373833B9" w14:textId="77777777" w:rsidR="00A755FF" w:rsidRDefault="00A755FF" w:rsidP="00A755FF">
      <w:pPr>
        <w:pStyle w:val="PL"/>
        <w:rPr>
          <w:ins w:id="2940" w:author="Huawei" w:date="2023-09-28T17:00:00Z"/>
          <w:lang w:eastAsia="en-GB"/>
        </w:rPr>
      </w:pPr>
      <w:ins w:id="2941" w:author="Huawei" w:date="2023-09-28T17:00:00Z">
        <w:r>
          <w:t xml:space="preserve">    U</w:t>
        </w:r>
        <w:r w:rsidRPr="00152E6E">
          <w:t>serInfoId</w:t>
        </w:r>
        <w:r>
          <w:t>:</w:t>
        </w:r>
      </w:ins>
    </w:p>
    <w:p w14:paraId="591C5B79" w14:textId="77777777" w:rsidR="003B7FBF" w:rsidRPr="00B06F7A" w:rsidRDefault="003B7FBF" w:rsidP="003B7FBF">
      <w:pPr>
        <w:pStyle w:val="PL"/>
        <w:rPr>
          <w:ins w:id="2942" w:author="Huawei1" w:date="2023-11-16T11:33:00Z"/>
        </w:rPr>
      </w:pPr>
      <w:ins w:id="2943" w:author="Huawei1" w:date="2023-11-16T11:33:00Z">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ins>
    </w:p>
    <w:p w14:paraId="646DAFA4" w14:textId="77777777" w:rsidR="00A755FF" w:rsidRPr="003B7FBF" w:rsidRDefault="00A755FF" w:rsidP="00A755FF">
      <w:pPr>
        <w:pStyle w:val="PL"/>
        <w:rPr>
          <w:ins w:id="2944" w:author="Huawei" w:date="2023-09-28T17:00:00Z"/>
        </w:rPr>
      </w:pPr>
    </w:p>
    <w:p w14:paraId="5EF819F8" w14:textId="77777777" w:rsidR="00A755FF" w:rsidRDefault="00A755FF" w:rsidP="00A755FF">
      <w:pPr>
        <w:pStyle w:val="PL"/>
        <w:rPr>
          <w:ins w:id="2945" w:author="Huawei" w:date="2023-09-28T17:01:00Z"/>
          <w:lang w:eastAsia="en-GB"/>
        </w:rPr>
      </w:pPr>
      <w:ins w:id="2946" w:author="Huawei" w:date="2023-09-28T17:01:00Z">
        <w:r>
          <w:t xml:space="preserve">    UeSecurityCapability:</w:t>
        </w:r>
      </w:ins>
    </w:p>
    <w:p w14:paraId="6F092571" w14:textId="77777777" w:rsidR="00A755FF" w:rsidRDefault="00A755FF" w:rsidP="00A755FF">
      <w:pPr>
        <w:pStyle w:val="PL"/>
        <w:rPr>
          <w:ins w:id="2947" w:author="Huawei1" w:date="2023-10-12T06:43:00Z"/>
          <w:lang w:eastAsia="en-GB"/>
        </w:rPr>
      </w:pPr>
      <w:ins w:id="2948" w:author="Huawei1" w:date="2023-10-12T06:43:00Z">
        <w:r>
          <w:t xml:space="preserve">      $ref: 'TS29571_CommonData.yaml#/components/schemas/Bytes'</w:t>
        </w:r>
      </w:ins>
    </w:p>
    <w:p w14:paraId="4CEE64E6" w14:textId="77777777" w:rsidR="00A755FF" w:rsidRDefault="00A755FF" w:rsidP="00A755FF">
      <w:pPr>
        <w:pStyle w:val="PL"/>
        <w:rPr>
          <w:ins w:id="2949" w:author="Huawei" w:date="2023-09-28T17:01:00Z"/>
        </w:rPr>
      </w:pPr>
    </w:p>
    <w:p w14:paraId="70A1A757" w14:textId="77777777" w:rsidR="00A755FF" w:rsidRDefault="00A755FF" w:rsidP="00A755FF">
      <w:pPr>
        <w:pStyle w:val="PL"/>
        <w:rPr>
          <w:ins w:id="2950" w:author="Huawei" w:date="2023-09-28T17:02:00Z"/>
          <w:lang w:eastAsia="en-GB"/>
        </w:rPr>
      </w:pPr>
      <w:ins w:id="2951" w:author="Huawei" w:date="2023-09-28T17:02:00Z">
        <w:r>
          <w:t xml:space="preserve">    </w:t>
        </w:r>
        <w:r>
          <w:rPr>
            <w:lang w:eastAsia="zh-CN"/>
          </w:rPr>
          <w:t>ChosenPc5CipheringAlgorithm</w:t>
        </w:r>
        <w:r>
          <w:t>:</w:t>
        </w:r>
      </w:ins>
    </w:p>
    <w:p w14:paraId="049DA201" w14:textId="77777777" w:rsidR="00A755FF" w:rsidRDefault="00A755FF" w:rsidP="00A755FF">
      <w:pPr>
        <w:pStyle w:val="PL"/>
        <w:rPr>
          <w:ins w:id="2952" w:author="Huawei" w:date="2023-09-28T17:02:00Z"/>
        </w:rPr>
      </w:pPr>
      <w:ins w:id="2953"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2E5CBB55" w14:textId="77777777" w:rsidR="00A755FF" w:rsidRDefault="00A755FF" w:rsidP="00A755FF">
      <w:pPr>
        <w:pStyle w:val="PL"/>
        <w:rPr>
          <w:ins w:id="2954" w:author="Huawei" w:date="2023-09-28T17:02:00Z"/>
        </w:rPr>
      </w:pPr>
      <w:ins w:id="2955" w:author="Huawei" w:date="2023-09-28T17:02:00Z">
        <w:r>
          <w:t xml:space="preserve">      type: integer</w:t>
        </w:r>
      </w:ins>
    </w:p>
    <w:p w14:paraId="368B83D8" w14:textId="77777777" w:rsidR="00A755FF" w:rsidRDefault="00A755FF" w:rsidP="00A755FF">
      <w:pPr>
        <w:pStyle w:val="PL"/>
        <w:rPr>
          <w:ins w:id="2956" w:author="Huawei" w:date="2023-09-28T17:02:00Z"/>
        </w:rPr>
      </w:pPr>
    </w:p>
    <w:p w14:paraId="214DD8C0" w14:textId="77777777" w:rsidR="00A755FF" w:rsidRDefault="00A755FF" w:rsidP="00A755FF">
      <w:pPr>
        <w:pStyle w:val="PL"/>
        <w:rPr>
          <w:ins w:id="2957" w:author="Huawei" w:date="2023-09-28T17:02:00Z"/>
          <w:lang w:eastAsia="en-GB"/>
        </w:rPr>
      </w:pPr>
      <w:bookmarkStart w:id="2958" w:name="_Hlk149924135"/>
      <w:bookmarkStart w:id="2959" w:name="_Hlk149933523"/>
      <w:ins w:id="2960" w:author="Huawei" w:date="2023-09-28T17:02:00Z">
        <w:r>
          <w:t xml:space="preserve">    </w:t>
        </w:r>
        <w:r>
          <w:rPr>
            <w:lang w:eastAsia="zh-CN"/>
          </w:rPr>
          <w:t>Duik</w:t>
        </w:r>
        <w:r>
          <w:t>:</w:t>
        </w:r>
      </w:ins>
    </w:p>
    <w:p w14:paraId="42810B13" w14:textId="77777777" w:rsidR="00A755FF" w:rsidRDefault="00A755FF" w:rsidP="00A755FF">
      <w:pPr>
        <w:pStyle w:val="PL"/>
        <w:rPr>
          <w:ins w:id="2961" w:author="Huawei1" w:date="2023-10-12T06:42:00Z"/>
          <w:lang w:eastAsia="en-GB"/>
        </w:rPr>
      </w:pPr>
      <w:ins w:id="2962" w:author="Huawei1" w:date="2023-10-12T06:42:00Z">
        <w:r>
          <w:t xml:space="preserve">      $ref: 'TS29571_CommonData.yaml#/components/schemas/Bytes'</w:t>
        </w:r>
      </w:ins>
    </w:p>
    <w:bookmarkEnd w:id="2958"/>
    <w:p w14:paraId="6B92C31F" w14:textId="77777777" w:rsidR="00A755FF" w:rsidRDefault="00A755FF" w:rsidP="00A755FF">
      <w:pPr>
        <w:pStyle w:val="PL"/>
        <w:rPr>
          <w:ins w:id="2963" w:author="Huawei1" w:date="2023-11-16T06:17:00Z"/>
        </w:rPr>
      </w:pPr>
    </w:p>
    <w:p w14:paraId="785479B0" w14:textId="77777777" w:rsidR="00A755FF" w:rsidRDefault="00A755FF" w:rsidP="00A755FF">
      <w:pPr>
        <w:pStyle w:val="PL"/>
        <w:rPr>
          <w:ins w:id="2964" w:author="Huawei1" w:date="2023-11-16T06:17:00Z"/>
          <w:lang w:eastAsia="en-GB"/>
        </w:rPr>
      </w:pPr>
      <w:ins w:id="2965" w:author="Huawei1" w:date="2023-11-16T06:17:00Z">
        <w:r>
          <w:t xml:space="preserve">    </w:t>
        </w:r>
        <w:r>
          <w:rPr>
            <w:lang w:eastAsia="zh-CN"/>
          </w:rPr>
          <w:t>Du</w:t>
        </w:r>
      </w:ins>
      <w:ins w:id="2966" w:author="Huawei1" w:date="2023-11-16T06:18:00Z">
        <w:r>
          <w:rPr>
            <w:lang w:eastAsia="zh-CN"/>
          </w:rPr>
          <w:t>s</w:t>
        </w:r>
      </w:ins>
      <w:ins w:id="2967" w:author="Huawei1" w:date="2023-11-16T06:17:00Z">
        <w:r>
          <w:rPr>
            <w:lang w:eastAsia="zh-CN"/>
          </w:rPr>
          <w:t>k</w:t>
        </w:r>
        <w:r>
          <w:t>:</w:t>
        </w:r>
      </w:ins>
    </w:p>
    <w:p w14:paraId="5BCD57D6" w14:textId="77777777" w:rsidR="00A755FF" w:rsidRDefault="00A755FF" w:rsidP="00A755FF">
      <w:pPr>
        <w:pStyle w:val="PL"/>
        <w:rPr>
          <w:ins w:id="2968" w:author="Huawei1" w:date="2023-11-16T06:17:00Z"/>
          <w:lang w:eastAsia="en-GB"/>
        </w:rPr>
      </w:pPr>
      <w:ins w:id="2969" w:author="Huawei1" w:date="2023-11-16T06:17:00Z">
        <w:r>
          <w:t xml:space="preserve">      $ref: 'TS29571_CommonData.yaml#/components/schemas/Bytes'</w:t>
        </w:r>
      </w:ins>
    </w:p>
    <w:p w14:paraId="6FAF932B" w14:textId="77777777" w:rsidR="00A755FF" w:rsidRDefault="00A755FF" w:rsidP="00A755FF">
      <w:pPr>
        <w:pStyle w:val="PL"/>
        <w:rPr>
          <w:ins w:id="2970" w:author="Huawei1" w:date="2023-11-16T06:17:00Z"/>
        </w:rPr>
      </w:pPr>
    </w:p>
    <w:p w14:paraId="3DADBE13" w14:textId="77777777" w:rsidR="00A755FF" w:rsidRDefault="00A755FF" w:rsidP="00A755FF">
      <w:pPr>
        <w:pStyle w:val="PL"/>
        <w:rPr>
          <w:ins w:id="2971" w:author="Huawei1" w:date="2023-11-16T06:17:00Z"/>
          <w:lang w:eastAsia="en-GB"/>
        </w:rPr>
      </w:pPr>
      <w:ins w:id="2972" w:author="Huawei1" w:date="2023-11-16T06:17:00Z">
        <w:r>
          <w:t xml:space="preserve">    </w:t>
        </w:r>
        <w:r>
          <w:rPr>
            <w:lang w:eastAsia="zh-CN"/>
          </w:rPr>
          <w:t>Du</w:t>
        </w:r>
      </w:ins>
      <w:ins w:id="2973" w:author="Huawei1" w:date="2023-11-16T06:18:00Z">
        <w:r>
          <w:rPr>
            <w:lang w:eastAsia="zh-CN"/>
          </w:rPr>
          <w:t>c</w:t>
        </w:r>
      </w:ins>
      <w:ins w:id="2974" w:author="Huawei1" w:date="2023-11-16T06:17:00Z">
        <w:r>
          <w:rPr>
            <w:lang w:eastAsia="zh-CN"/>
          </w:rPr>
          <w:t>k</w:t>
        </w:r>
        <w:r>
          <w:t>:</w:t>
        </w:r>
      </w:ins>
    </w:p>
    <w:p w14:paraId="4D61B6A5" w14:textId="77777777" w:rsidR="00A755FF" w:rsidRDefault="00A755FF" w:rsidP="00A755FF">
      <w:pPr>
        <w:pStyle w:val="PL"/>
        <w:rPr>
          <w:ins w:id="2975" w:author="Huawei1" w:date="2023-11-16T06:17:00Z"/>
          <w:lang w:eastAsia="en-GB"/>
        </w:rPr>
      </w:pPr>
      <w:ins w:id="2976" w:author="Huawei1" w:date="2023-11-16T06:17:00Z">
        <w:r>
          <w:t xml:space="preserve">      $ref: 'TS29571_CommonData.yaml#/components/schemas/Bytes'</w:t>
        </w:r>
      </w:ins>
    </w:p>
    <w:p w14:paraId="38A8A651" w14:textId="393ED16A" w:rsidR="00A755FF" w:rsidRPr="00982F6A" w:rsidRDefault="00A755FF" w:rsidP="00A755FF">
      <w:pPr>
        <w:pStyle w:val="PL"/>
        <w:rPr>
          <w:ins w:id="2977" w:author="Huawei" w:date="2023-09-28T14:30:00Z"/>
        </w:rPr>
      </w:pPr>
    </w:p>
    <w:bookmarkEnd w:id="2959"/>
    <w:p w14:paraId="39014B1E" w14:textId="77777777" w:rsidR="00A755FF" w:rsidRDefault="00A755FF" w:rsidP="00A755FF">
      <w:pPr>
        <w:pStyle w:val="PL"/>
        <w:rPr>
          <w:ins w:id="2978" w:author="Huawei" w:date="2023-09-28T14:30:00Z"/>
          <w:lang w:eastAsia="en-GB"/>
        </w:rPr>
      </w:pPr>
      <w:ins w:id="2979" w:author="Huawei" w:date="2023-09-28T14:30:00Z">
        <w:r>
          <w:t># ENUMS:</w:t>
        </w:r>
      </w:ins>
    </w:p>
    <w:p w14:paraId="01AB81A3" w14:textId="77777777" w:rsidR="00A755FF" w:rsidRPr="00F7664E" w:rsidRDefault="00A755FF" w:rsidP="00A755FF">
      <w:pPr>
        <w:pStyle w:val="PL"/>
      </w:pPr>
    </w:p>
    <w:p w14:paraId="39B16FA6" w14:textId="77777777" w:rsidR="001406AB" w:rsidRDefault="001406AB" w:rsidP="00936336">
      <w:pPr>
        <w:rPr>
          <w:lang w:val="en-US"/>
        </w:rPr>
      </w:pPr>
    </w:p>
    <w:bookmarkEnd w:id="14"/>
    <w:bookmarkEnd w:id="15"/>
    <w:bookmarkEnd w:id="16"/>
    <w:bookmarkEnd w:id="17"/>
    <w:bookmarkEnd w:id="18"/>
    <w:bookmarkEnd w:id="19"/>
    <w:bookmarkEnd w:id="20"/>
    <w:bookmarkEnd w:id="21"/>
    <w:bookmarkEnd w:id="22"/>
    <w:bookmarkEnd w:id="23"/>
    <w:bookmarkEnd w:id="24"/>
    <w:bookmarkEnd w:id="25"/>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6AFF7" w14:textId="77777777" w:rsidR="00F53791" w:rsidRDefault="00F53791">
      <w:r>
        <w:separator/>
      </w:r>
    </w:p>
  </w:endnote>
  <w:endnote w:type="continuationSeparator" w:id="0">
    <w:p w14:paraId="22A1A817" w14:textId="77777777" w:rsidR="00F53791" w:rsidRDefault="00F5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27585" w14:textId="77777777" w:rsidR="00F53791" w:rsidRDefault="00F53791">
      <w:r>
        <w:separator/>
      </w:r>
    </w:p>
  </w:footnote>
  <w:footnote w:type="continuationSeparator" w:id="0">
    <w:p w14:paraId="76A5BDFA" w14:textId="77777777" w:rsidR="00F53791" w:rsidRDefault="00F5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85B" w:rsidRDefault="00222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285B" w:rsidRDefault="002228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285B" w:rsidRDefault="002228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285B" w:rsidRDefault="002228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mi">
    <w15:presenceInfo w15:providerId="None" w15:userId="Xiaom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3B45"/>
    <w:rsid w:val="000C6598"/>
    <w:rsid w:val="000D44B3"/>
    <w:rsid w:val="000D6559"/>
    <w:rsid w:val="000E4AB1"/>
    <w:rsid w:val="000F1CFC"/>
    <w:rsid w:val="000F53DA"/>
    <w:rsid w:val="00123F2A"/>
    <w:rsid w:val="00131FC4"/>
    <w:rsid w:val="001334FB"/>
    <w:rsid w:val="001406AB"/>
    <w:rsid w:val="00143C44"/>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06DA8"/>
    <w:rsid w:val="002105F5"/>
    <w:rsid w:val="002210AA"/>
    <w:rsid w:val="0022285B"/>
    <w:rsid w:val="00227B57"/>
    <w:rsid w:val="00231B93"/>
    <w:rsid w:val="00237025"/>
    <w:rsid w:val="00255EE3"/>
    <w:rsid w:val="0026004D"/>
    <w:rsid w:val="002640DD"/>
    <w:rsid w:val="0027066B"/>
    <w:rsid w:val="00272542"/>
    <w:rsid w:val="00275D12"/>
    <w:rsid w:val="00284FEB"/>
    <w:rsid w:val="002857C2"/>
    <w:rsid w:val="00285F9D"/>
    <w:rsid w:val="002860C4"/>
    <w:rsid w:val="002A6D92"/>
    <w:rsid w:val="002B02B8"/>
    <w:rsid w:val="002B1E0E"/>
    <w:rsid w:val="002B5741"/>
    <w:rsid w:val="002C1564"/>
    <w:rsid w:val="002C4FFB"/>
    <w:rsid w:val="002C6B02"/>
    <w:rsid w:val="002C7EA3"/>
    <w:rsid w:val="002D7141"/>
    <w:rsid w:val="002E2AE0"/>
    <w:rsid w:val="002E472E"/>
    <w:rsid w:val="00302817"/>
    <w:rsid w:val="00305409"/>
    <w:rsid w:val="003107D6"/>
    <w:rsid w:val="00312D9C"/>
    <w:rsid w:val="00314518"/>
    <w:rsid w:val="00317100"/>
    <w:rsid w:val="00322C4B"/>
    <w:rsid w:val="00327170"/>
    <w:rsid w:val="00337E98"/>
    <w:rsid w:val="00354F65"/>
    <w:rsid w:val="00355CB8"/>
    <w:rsid w:val="003609EF"/>
    <w:rsid w:val="0036231A"/>
    <w:rsid w:val="00365A55"/>
    <w:rsid w:val="00372FCB"/>
    <w:rsid w:val="003730F4"/>
    <w:rsid w:val="00374DD4"/>
    <w:rsid w:val="0037728D"/>
    <w:rsid w:val="00385100"/>
    <w:rsid w:val="00387FB3"/>
    <w:rsid w:val="003900A4"/>
    <w:rsid w:val="003B0E76"/>
    <w:rsid w:val="003B1CB0"/>
    <w:rsid w:val="003B7FBF"/>
    <w:rsid w:val="003C1458"/>
    <w:rsid w:val="003E1A36"/>
    <w:rsid w:val="003E387E"/>
    <w:rsid w:val="003E50E8"/>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7638B"/>
    <w:rsid w:val="00485FEB"/>
    <w:rsid w:val="0049088F"/>
    <w:rsid w:val="00492401"/>
    <w:rsid w:val="00495D85"/>
    <w:rsid w:val="004A3E35"/>
    <w:rsid w:val="004B5CCC"/>
    <w:rsid w:val="004B75B7"/>
    <w:rsid w:val="004C0B95"/>
    <w:rsid w:val="004C2B64"/>
    <w:rsid w:val="004F08F9"/>
    <w:rsid w:val="004F6A3B"/>
    <w:rsid w:val="00500731"/>
    <w:rsid w:val="00503126"/>
    <w:rsid w:val="005036D9"/>
    <w:rsid w:val="005134B4"/>
    <w:rsid w:val="0051418F"/>
    <w:rsid w:val="005141D9"/>
    <w:rsid w:val="0051580D"/>
    <w:rsid w:val="00521F98"/>
    <w:rsid w:val="00524F85"/>
    <w:rsid w:val="005327E7"/>
    <w:rsid w:val="00536440"/>
    <w:rsid w:val="00547111"/>
    <w:rsid w:val="00557527"/>
    <w:rsid w:val="00563BD7"/>
    <w:rsid w:val="0056710A"/>
    <w:rsid w:val="005726C8"/>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2709D"/>
    <w:rsid w:val="0063005A"/>
    <w:rsid w:val="00653DE4"/>
    <w:rsid w:val="00665C47"/>
    <w:rsid w:val="00675EBB"/>
    <w:rsid w:val="006903E7"/>
    <w:rsid w:val="00690C12"/>
    <w:rsid w:val="0069434B"/>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1FE0"/>
    <w:rsid w:val="00792342"/>
    <w:rsid w:val="007923A1"/>
    <w:rsid w:val="007977A8"/>
    <w:rsid w:val="00797902"/>
    <w:rsid w:val="007B252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1FC1"/>
    <w:rsid w:val="008855A3"/>
    <w:rsid w:val="008863B9"/>
    <w:rsid w:val="008A3420"/>
    <w:rsid w:val="008A45A6"/>
    <w:rsid w:val="008A7A34"/>
    <w:rsid w:val="008C12C6"/>
    <w:rsid w:val="008D116A"/>
    <w:rsid w:val="008D3CCC"/>
    <w:rsid w:val="008D6D54"/>
    <w:rsid w:val="008F3789"/>
    <w:rsid w:val="008F5C91"/>
    <w:rsid w:val="008F686C"/>
    <w:rsid w:val="008F772C"/>
    <w:rsid w:val="00901C85"/>
    <w:rsid w:val="009051B5"/>
    <w:rsid w:val="009148DE"/>
    <w:rsid w:val="00925160"/>
    <w:rsid w:val="00932394"/>
    <w:rsid w:val="009344EA"/>
    <w:rsid w:val="00936336"/>
    <w:rsid w:val="00936681"/>
    <w:rsid w:val="00941C2B"/>
    <w:rsid w:val="00941E30"/>
    <w:rsid w:val="0094222B"/>
    <w:rsid w:val="009426B5"/>
    <w:rsid w:val="009435F2"/>
    <w:rsid w:val="00945D54"/>
    <w:rsid w:val="00952D43"/>
    <w:rsid w:val="009578D0"/>
    <w:rsid w:val="00964A3A"/>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C521F"/>
    <w:rsid w:val="009E3297"/>
    <w:rsid w:val="009F734F"/>
    <w:rsid w:val="009F7AF4"/>
    <w:rsid w:val="00A03D39"/>
    <w:rsid w:val="00A04BA3"/>
    <w:rsid w:val="00A10144"/>
    <w:rsid w:val="00A22F1C"/>
    <w:rsid w:val="00A246B6"/>
    <w:rsid w:val="00A269D6"/>
    <w:rsid w:val="00A408BA"/>
    <w:rsid w:val="00A421BD"/>
    <w:rsid w:val="00A47E70"/>
    <w:rsid w:val="00A5049F"/>
    <w:rsid w:val="00A50577"/>
    <w:rsid w:val="00A50CF0"/>
    <w:rsid w:val="00A57636"/>
    <w:rsid w:val="00A6575F"/>
    <w:rsid w:val="00A6623D"/>
    <w:rsid w:val="00A75435"/>
    <w:rsid w:val="00A755FF"/>
    <w:rsid w:val="00A75A90"/>
    <w:rsid w:val="00A7671C"/>
    <w:rsid w:val="00A82035"/>
    <w:rsid w:val="00A83638"/>
    <w:rsid w:val="00A945E9"/>
    <w:rsid w:val="00AA2CBC"/>
    <w:rsid w:val="00AA5E99"/>
    <w:rsid w:val="00AC05CF"/>
    <w:rsid w:val="00AC50D3"/>
    <w:rsid w:val="00AC5820"/>
    <w:rsid w:val="00AD1CD8"/>
    <w:rsid w:val="00AE010E"/>
    <w:rsid w:val="00AE2E44"/>
    <w:rsid w:val="00AF5599"/>
    <w:rsid w:val="00B00920"/>
    <w:rsid w:val="00B11304"/>
    <w:rsid w:val="00B159CB"/>
    <w:rsid w:val="00B24487"/>
    <w:rsid w:val="00B258BB"/>
    <w:rsid w:val="00B30637"/>
    <w:rsid w:val="00B42AE0"/>
    <w:rsid w:val="00B43E97"/>
    <w:rsid w:val="00B572FB"/>
    <w:rsid w:val="00B63224"/>
    <w:rsid w:val="00B6362E"/>
    <w:rsid w:val="00B677FB"/>
    <w:rsid w:val="00B67B97"/>
    <w:rsid w:val="00B77EBF"/>
    <w:rsid w:val="00B90A24"/>
    <w:rsid w:val="00B968C8"/>
    <w:rsid w:val="00BA11FD"/>
    <w:rsid w:val="00BA3EC5"/>
    <w:rsid w:val="00BA51D9"/>
    <w:rsid w:val="00BA6902"/>
    <w:rsid w:val="00BB277D"/>
    <w:rsid w:val="00BB5DFC"/>
    <w:rsid w:val="00BB6ECC"/>
    <w:rsid w:val="00BB79A2"/>
    <w:rsid w:val="00BD279D"/>
    <w:rsid w:val="00BD6BB8"/>
    <w:rsid w:val="00BE3F8C"/>
    <w:rsid w:val="00C04507"/>
    <w:rsid w:val="00C04ACD"/>
    <w:rsid w:val="00C076DD"/>
    <w:rsid w:val="00C16B8A"/>
    <w:rsid w:val="00C256B5"/>
    <w:rsid w:val="00C26B2D"/>
    <w:rsid w:val="00C30F20"/>
    <w:rsid w:val="00C3283A"/>
    <w:rsid w:val="00C35883"/>
    <w:rsid w:val="00C36402"/>
    <w:rsid w:val="00C36C75"/>
    <w:rsid w:val="00C379E0"/>
    <w:rsid w:val="00C4111D"/>
    <w:rsid w:val="00C41D16"/>
    <w:rsid w:val="00C43E8D"/>
    <w:rsid w:val="00C45657"/>
    <w:rsid w:val="00C45B0B"/>
    <w:rsid w:val="00C662B8"/>
    <w:rsid w:val="00C66BA2"/>
    <w:rsid w:val="00C70BEE"/>
    <w:rsid w:val="00C738B1"/>
    <w:rsid w:val="00C742A1"/>
    <w:rsid w:val="00C841AF"/>
    <w:rsid w:val="00C870F6"/>
    <w:rsid w:val="00C9244C"/>
    <w:rsid w:val="00C95985"/>
    <w:rsid w:val="00C96718"/>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D3A"/>
    <w:rsid w:val="00E13F3D"/>
    <w:rsid w:val="00E34898"/>
    <w:rsid w:val="00E35AE0"/>
    <w:rsid w:val="00E37C25"/>
    <w:rsid w:val="00E40877"/>
    <w:rsid w:val="00E56C95"/>
    <w:rsid w:val="00E749A3"/>
    <w:rsid w:val="00E92CEA"/>
    <w:rsid w:val="00EA0A09"/>
    <w:rsid w:val="00EA7C9E"/>
    <w:rsid w:val="00EB09B7"/>
    <w:rsid w:val="00EB0B21"/>
    <w:rsid w:val="00EB1D3A"/>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3791"/>
    <w:rsid w:val="00F555DC"/>
    <w:rsid w:val="00F61A63"/>
    <w:rsid w:val="00F628D7"/>
    <w:rsid w:val="00F7664E"/>
    <w:rsid w:val="00F87FF4"/>
    <w:rsid w:val="00FA4103"/>
    <w:rsid w:val="00FA57D6"/>
    <w:rsid w:val="00FB6386"/>
    <w:rsid w:val="00FB6B7F"/>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 w:type="paragraph" w:styleId="afffe">
    <w:name w:val="Revision"/>
    <w:hidden/>
    <w:uiPriority w:val="99"/>
    <w:semiHidden/>
    <w:rsid w:val="00A755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410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8259C-3E1F-4C82-902A-E97829E2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21</Pages>
  <Words>6369</Words>
  <Characters>36305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10</cp:revision>
  <cp:lastPrinted>1899-12-31T23:00:00Z</cp:lastPrinted>
  <dcterms:created xsi:type="dcterms:W3CDTF">2023-11-15T22:54:00Z</dcterms:created>
  <dcterms:modified xsi:type="dcterms:W3CDTF">2023-11-16T03:35:00Z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(3)bszw+wzBEF+kfZClTWLNq56bo7gATIg8B1ZFRqf0xuTgm4jr7pNUe/SvETDRX4oYULq5Ztxb
Cw8f/OMZozN++rC4B5vcaHOU/HpCNfddCMlnYjKNyCEh5DEdKXDagPTY3NxRevItcssBoX7q
ZDeoF57G4iFHcbB/AGaReGE3EsuT09L6L+Ds9iwCnASivKwX9BoEuEfb72BChnIO+OrRKGx1
sxgxSOmYgTpZl3wpEa</vt:lpwstr>
  </property>
  <property fmtid="{D5CDD505-2E9C-101B-9397-08002B2CF9AE}" pid="22" name="_2015_ms_pID_7253431">
    <vt:lpwstr>nQaodqyJkTrWUwgCVYCfbMOfopX4Pe1oHxK+Ln0IvwO/b6teU0uoRh
6r5R+HwjMj9JxEA34Zp76YTgaBrSxjDNQaHdvrC3MtPB1e1O43Y6rR7NCgD6mbBW0e6JiOi6
j2ngLKEKXPdITAgaCLnlRrtTt/M5qRdVeiGS6gPQX81iTp1YbezhxFMYhujSjoikBejQ958l
uHttFqI4r9qqbfQu98UFSECPvJzy7fGRczF6</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